
<file path=[Content_Types].xml><?xml version="1.0" encoding="utf-8"?>
<Types xmlns="http://schemas.openxmlformats.org/package/2006/content-types">
  <Default Extension="xml" ContentType="application/xml"/>
  <Default Extension="xlsm" ContentType="application/vnd.ms-excel.sheet.macroEnabled.12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D3546A" w:rsidRDefault="00D3546A">
      <w:pPr>
        <w:ind w:left="360" w:hanging="36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The potential energy function for a 2-D oscillator may be written:</w:t>
      </w:r>
      <w:r>
        <w:t xml:space="preserve">  </w:t>
      </w:r>
      <w:r>
        <w:rPr>
          <w:i/>
        </w:rPr>
        <w:t>U(x, y)</w:t>
      </w:r>
      <w:r>
        <w:t xml:space="preserve"> = ½ </w:t>
      </w:r>
      <w:r>
        <w:rPr>
          <w:i/>
        </w:rPr>
        <w:t>k</w:t>
      </w:r>
      <w:r>
        <w:rPr>
          <w:i/>
          <w:vertAlign w:val="subscript"/>
        </w:rPr>
        <w:t>1</w:t>
      </w:r>
      <w:r>
        <w:rPr>
          <w:i/>
        </w:rPr>
        <w:t>x</w:t>
      </w:r>
      <w:r>
        <w:rPr>
          <w:vertAlign w:val="superscript"/>
        </w:rPr>
        <w:t>2</w:t>
      </w:r>
      <w:r>
        <w:t xml:space="preserve"> + ½ </w:t>
      </w:r>
      <w:r>
        <w:rPr>
          <w:i/>
        </w:rPr>
        <w:t>k</w:t>
      </w:r>
      <w:r>
        <w:rPr>
          <w:i/>
          <w:vertAlign w:val="subscript"/>
        </w:rPr>
        <w:t>2</w:t>
      </w:r>
      <w:r>
        <w:rPr>
          <w:i/>
        </w:rPr>
        <w:t>y</w:t>
      </w:r>
      <w:r>
        <w:rPr>
          <w:vertAlign w:val="superscript"/>
        </w:rPr>
        <w:t>2</w:t>
      </w:r>
      <w:r>
        <w:t>.</w:t>
      </w:r>
      <w:r>
        <w:rPr>
          <w:color w:val="000000"/>
        </w:rPr>
        <w:t xml:space="preserve">  </w:t>
      </w:r>
    </w:p>
    <w:p w:rsidR="00D3546A" w:rsidRDefault="00D3546A">
      <w:pPr>
        <w:ind w:left="360"/>
        <w:rPr>
          <w:color w:val="000000"/>
        </w:rPr>
      </w:pPr>
    </w:p>
    <w:p w:rsidR="00D3546A" w:rsidRDefault="00D3546A">
      <w:pPr>
        <w:ind w:left="360"/>
      </w:pPr>
      <w:r>
        <w:t xml:space="preserve">Show that component differential equations of motion are </w:t>
      </w:r>
      <w:r>
        <w:rPr>
          <w:b/>
          <w:i/>
        </w:rPr>
        <w:t>separable,</w:t>
      </w:r>
      <w:r>
        <w:t xml:space="preserve"> and explain why the position of the oscillator can be written as:</w:t>
      </w:r>
    </w:p>
    <w:p w:rsidR="00D3546A" w:rsidRDefault="00D3546A">
      <w:pPr>
        <w:ind w:left="360"/>
      </w:pPr>
    </w:p>
    <w:p w:rsidR="00D3546A" w:rsidRDefault="00D3546A">
      <w:pPr>
        <w:jc w:val="center"/>
        <w:rPr>
          <w:i/>
        </w:rPr>
      </w:pPr>
      <w:r>
        <w:rPr>
          <w:i/>
        </w:rPr>
        <w:t>x(t)</w:t>
      </w:r>
      <w:r>
        <w:t xml:space="preserve"> = </w:t>
      </w:r>
      <w:r>
        <w:rPr>
          <w:i/>
        </w:rPr>
        <w:t>A</w:t>
      </w:r>
      <w:r>
        <w:rPr>
          <w:i/>
          <w:vertAlign w:val="subscript"/>
        </w:rPr>
        <w:t>1</w:t>
      </w:r>
      <w:r>
        <w:t xml:space="preserve"> cos</w:t>
      </w:r>
      <w:r>
        <w:rPr>
          <w:i/>
        </w:rPr>
        <w:t>(</w:t>
      </w:r>
      <w:r>
        <w:rPr>
          <w:rFonts w:ascii="Symbol" w:hAnsi="Symbol"/>
          <w:i/>
        </w:rPr>
        <w:t></w:t>
      </w:r>
      <w:r>
        <w:rPr>
          <w:vertAlign w:val="subscript"/>
        </w:rPr>
        <w:t>o</w:t>
      </w:r>
      <w:r>
        <w:rPr>
          <w:i/>
        </w:rPr>
        <w:t>t</w:t>
      </w:r>
      <w:r>
        <w:t xml:space="preserve"> + </w:t>
      </w:r>
      <w:r>
        <w:rPr>
          <w:i/>
        </w:rPr>
        <w:sym w:font="Symbol" w:char="F06A"/>
      </w:r>
      <w:r>
        <w:rPr>
          <w:i/>
        </w:rPr>
        <w:t xml:space="preserve">); </w:t>
      </w:r>
      <w:r>
        <w:rPr>
          <w:i/>
        </w:rPr>
        <w:tab/>
        <w:t>y(t)</w:t>
      </w:r>
      <w:r>
        <w:t xml:space="preserve"> = </w:t>
      </w:r>
      <w:r>
        <w:rPr>
          <w:i/>
        </w:rPr>
        <w:t>A</w:t>
      </w:r>
      <w:r>
        <w:rPr>
          <w:i/>
          <w:vertAlign w:val="subscript"/>
        </w:rPr>
        <w:t>2</w:t>
      </w:r>
      <w:r>
        <w:t xml:space="preserve"> cos</w:t>
      </w:r>
      <w:r>
        <w:rPr>
          <w:i/>
        </w:rPr>
        <w:t>(</w:t>
      </w:r>
      <w:r>
        <w:rPr>
          <w:rFonts w:ascii="Symbol" w:hAnsi="Symbol"/>
          <w:i/>
        </w:rPr>
        <w:t></w:t>
      </w:r>
      <w:r>
        <w:rPr>
          <w:vertAlign w:val="subscript"/>
        </w:rPr>
        <w:t>o</w:t>
      </w:r>
      <w:r>
        <w:rPr>
          <w:i/>
        </w:rPr>
        <w:t>t</w:t>
      </w:r>
      <w:r>
        <w:t xml:space="preserve"> + </w:t>
      </w:r>
      <w:r>
        <w:rPr>
          <w:i/>
        </w:rPr>
        <w:sym w:font="Symbol" w:char="F06A"/>
      </w:r>
      <w:r>
        <w:t xml:space="preserve"> + </w:t>
      </w:r>
      <w:r>
        <w:rPr>
          <w:rFonts w:ascii="Symbol" w:hAnsi="Symbol"/>
          <w:i/>
        </w:rPr>
        <w:t></w:t>
      </w:r>
      <w:r>
        <w:rPr>
          <w:i/>
        </w:rPr>
        <w:t>)</w:t>
      </w:r>
    </w:p>
    <w:p w:rsidR="00D3546A" w:rsidRDefault="00D3546A">
      <w:pPr>
        <w:ind w:left="2880"/>
      </w:pPr>
    </w:p>
    <w:p w:rsidR="00D3546A" w:rsidRDefault="00D3546A">
      <w:pPr>
        <w:pStyle w:val="text3"/>
        <w:ind w:left="0"/>
        <w:rPr>
          <w:color w:val="0000FF"/>
        </w:rPr>
      </w:pPr>
    </w:p>
    <w:p w:rsidR="00D3546A" w:rsidRDefault="00D3546A">
      <w:pPr>
        <w:pStyle w:val="text2"/>
        <w:spacing w:after="0"/>
        <w:ind w:left="720" w:hanging="360"/>
      </w:pPr>
    </w:p>
    <w:p w:rsidR="00D3546A" w:rsidRDefault="00D3546A">
      <w:pPr>
        <w:pStyle w:val="text2"/>
        <w:spacing w:after="0"/>
        <w:ind w:left="720" w:hanging="360"/>
      </w:pPr>
    </w:p>
    <w:p w:rsidR="00D3546A" w:rsidRDefault="00D3546A">
      <w:pPr>
        <w:ind w:left="360" w:hanging="3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309pt;margin-top:6.25pt;width:150.25pt;height:110.5pt;z-index:251657728" fillcolor="window">
            <v:imagedata r:id="rId8" o:title=""/>
            <w10:wrap type="square"/>
          </v:shape>
          <o:OLEObject Type="Embed" ProgID="Word.Picture.8" ShapeID="_x0000_s1036" DrawAspect="Content" ObjectID="_1294385108" r:id="rId9"/>
        </w:pict>
      </w:r>
      <w:r>
        <w:t>2.</w:t>
      </w:r>
      <w:r>
        <w:tab/>
        <w:t xml:space="preserve">Shown at right is the </w:t>
      </w:r>
      <w:r>
        <w:rPr>
          <w:i/>
        </w:rPr>
        <w:t>x-y</w:t>
      </w:r>
      <w:r>
        <w:t xml:space="preserve"> trajectory for a 2-D oscillator.  </w:t>
      </w:r>
    </w:p>
    <w:p w:rsidR="00D3546A" w:rsidRDefault="00D3546A">
      <w:pPr>
        <w:pStyle w:val="text2"/>
        <w:spacing w:after="0"/>
        <w:ind w:left="720" w:hanging="360"/>
      </w:pPr>
    </w:p>
    <w:p w:rsidR="00D3546A" w:rsidRDefault="005B6C8C">
      <w:pPr>
        <w:pStyle w:val="text2"/>
        <w:spacing w:after="0"/>
        <w:ind w:left="720" w:hanging="360"/>
      </w:pPr>
      <w:r>
        <w:t>a</w:t>
      </w:r>
      <w:r w:rsidR="00D3546A">
        <w:t>.</w:t>
      </w:r>
      <w:r w:rsidR="00D3546A">
        <w:tab/>
        <w:t xml:space="preserve">Consider the following </w:t>
      </w:r>
      <w:r w:rsidR="00D3546A">
        <w:rPr>
          <w:i/>
          <w:iCs/>
        </w:rPr>
        <w:t>incorrect</w:t>
      </w:r>
      <w:r w:rsidR="00D3546A">
        <w:t xml:space="preserve"> statement:</w:t>
      </w:r>
    </w:p>
    <w:p w:rsidR="00D3546A" w:rsidRDefault="00D3546A">
      <w:pPr>
        <w:pStyle w:val="text2"/>
        <w:spacing w:after="0"/>
        <w:ind w:left="720" w:hanging="360"/>
      </w:pPr>
    </w:p>
    <w:p w:rsidR="00D3546A" w:rsidRDefault="00D3546A">
      <w:pPr>
        <w:pStyle w:val="text2"/>
        <w:spacing w:after="0"/>
        <w:ind w:left="720" w:hanging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“The oscillator goes farther in the </w:t>
      </w:r>
      <w:r>
        <w:rPr>
          <w:rFonts w:ascii="Arial" w:hAnsi="Arial" w:cs="Arial"/>
          <w:i/>
          <w:iCs/>
          <w:sz w:val="20"/>
        </w:rPr>
        <w:t>x</w:t>
      </w:r>
      <w:r>
        <w:rPr>
          <w:rFonts w:ascii="Arial" w:hAnsi="Arial" w:cs="Arial"/>
          <w:sz w:val="20"/>
        </w:rPr>
        <w:t xml:space="preserve">-direction than in the </w:t>
      </w:r>
      <w:r>
        <w:rPr>
          <w:rFonts w:ascii="Arial" w:hAnsi="Arial" w:cs="Arial"/>
          <w:i/>
          <w:iCs/>
          <w:sz w:val="20"/>
        </w:rPr>
        <w:t>y</w:t>
      </w:r>
      <w:r>
        <w:rPr>
          <w:rFonts w:ascii="Arial" w:hAnsi="Arial" w:cs="Arial"/>
          <w:sz w:val="20"/>
        </w:rPr>
        <w:noBreakHyphen/>
        <w:t xml:space="preserve">direction.  That means the spring in the </w:t>
      </w:r>
      <w:r>
        <w:rPr>
          <w:rFonts w:ascii="Arial" w:hAnsi="Arial" w:cs="Arial"/>
          <w:i/>
          <w:iCs/>
          <w:sz w:val="20"/>
        </w:rPr>
        <w:t>y</w:t>
      </w:r>
      <w:r>
        <w:rPr>
          <w:rFonts w:ascii="Arial" w:hAnsi="Arial" w:cs="Arial"/>
          <w:sz w:val="20"/>
        </w:rPr>
        <w:t>-direction must be stiffer than the spring in the x-direction.”</w:t>
      </w:r>
    </w:p>
    <w:p w:rsidR="00D3546A" w:rsidRDefault="00D3546A">
      <w:pPr>
        <w:pStyle w:val="text2"/>
        <w:spacing w:after="0"/>
        <w:ind w:left="720" w:hanging="360"/>
      </w:pPr>
    </w:p>
    <w:p w:rsidR="00D3546A" w:rsidRDefault="00D3546A">
      <w:pPr>
        <w:pStyle w:val="text2"/>
        <w:spacing w:after="0"/>
        <w:ind w:left="720" w:hanging="360"/>
      </w:pPr>
      <w:r>
        <w:tab/>
        <w:t>Identify the error in the above statement, and state how you would modify it to make it correct.</w:t>
      </w:r>
      <w:bookmarkStart w:id="0" w:name="_GoBack"/>
      <w:bookmarkEnd w:id="0"/>
    </w:p>
    <w:p w:rsidR="00D3546A" w:rsidRDefault="00D3546A">
      <w:pPr>
        <w:pStyle w:val="text2"/>
        <w:spacing w:after="0"/>
        <w:ind w:left="720" w:hanging="360"/>
        <w:rPr>
          <w:color w:val="FF0000"/>
        </w:rPr>
      </w:pPr>
      <w:r>
        <w:rPr>
          <w:color w:val="FF0000"/>
        </w:rPr>
        <w:t xml:space="preserve"> </w:t>
      </w:r>
    </w:p>
    <w:p w:rsidR="00D3546A" w:rsidRDefault="00D3546A">
      <w:pPr>
        <w:pStyle w:val="text2"/>
        <w:spacing w:after="0"/>
        <w:ind w:left="720" w:hanging="360"/>
        <w:rPr>
          <w:color w:val="FF0000"/>
        </w:rPr>
      </w:pPr>
    </w:p>
    <w:p w:rsidR="00D3546A" w:rsidRDefault="00D3546A">
      <w:pPr>
        <w:pStyle w:val="text2"/>
        <w:spacing w:after="0"/>
        <w:ind w:left="720" w:hanging="360"/>
        <w:rPr>
          <w:color w:val="FF0000"/>
        </w:rPr>
      </w:pPr>
    </w:p>
    <w:p w:rsidR="00D3546A" w:rsidRDefault="005B6C8C">
      <w:pPr>
        <w:pStyle w:val="text2"/>
        <w:spacing w:after="0"/>
        <w:ind w:left="720" w:hanging="360"/>
      </w:pPr>
      <w:r>
        <w:t>b</w:t>
      </w:r>
      <w:r w:rsidR="00D3546A">
        <w:t>.</w:t>
      </w:r>
      <w:r w:rsidR="00D3546A">
        <w:tab/>
        <w:t xml:space="preserve">Rank the labeled points </w:t>
      </w:r>
      <w:r w:rsidR="00D3546A">
        <w:rPr>
          <w:i/>
        </w:rPr>
        <w:t>(P, Q,</w:t>
      </w:r>
      <w:r w:rsidR="00D3546A">
        <w:t xml:space="preserve"> and </w:t>
      </w:r>
      <w:r w:rsidR="00D3546A">
        <w:rPr>
          <w:i/>
        </w:rPr>
        <w:t>R)</w:t>
      </w:r>
      <w:r w:rsidR="00D3546A">
        <w:t xml:space="preserve"> according to:  (i) total energy, (ii) potential energy, (iii) kinetic energy.  Explain how the difference in amplitudes in the </w:t>
      </w:r>
      <w:r w:rsidR="00D3546A">
        <w:rPr>
          <w:i/>
          <w:iCs/>
        </w:rPr>
        <w:t>x</w:t>
      </w:r>
      <w:r w:rsidR="00D3546A">
        <w:t xml:space="preserve">- and </w:t>
      </w:r>
      <w:r w:rsidR="00D3546A">
        <w:rPr>
          <w:i/>
          <w:iCs/>
        </w:rPr>
        <w:t>y</w:t>
      </w:r>
      <w:r w:rsidR="00D3546A">
        <w:t xml:space="preserve">-directions, used </w:t>
      </w:r>
      <w:r w:rsidR="00D3546A">
        <w:rPr>
          <w:i/>
          <w:iCs/>
        </w:rPr>
        <w:t>incorrectly</w:t>
      </w:r>
      <w:r>
        <w:t xml:space="preserve"> in the statement in part a</w:t>
      </w:r>
      <w:r w:rsidR="00D3546A">
        <w:t xml:space="preserve">, can be used to justify a </w:t>
      </w:r>
      <w:r w:rsidR="00D3546A">
        <w:rPr>
          <w:i/>
          <w:iCs/>
        </w:rPr>
        <w:t>correct</w:t>
      </w:r>
      <w:r w:rsidR="00D3546A">
        <w:t xml:space="preserve"> conclusion in this part of the problem.  </w:t>
      </w:r>
    </w:p>
    <w:p w:rsidR="00D3546A" w:rsidRDefault="00D3546A">
      <w:pPr>
        <w:pStyle w:val="text2"/>
        <w:spacing w:after="0"/>
        <w:ind w:left="720" w:hanging="360"/>
        <w:rPr>
          <w:color w:val="FF0000"/>
        </w:rPr>
      </w:pPr>
    </w:p>
    <w:p w:rsidR="00D3546A" w:rsidRDefault="00D3546A">
      <w:pPr>
        <w:pStyle w:val="text2"/>
        <w:spacing w:after="0"/>
        <w:ind w:left="720" w:hanging="360"/>
        <w:rPr>
          <w:color w:val="FF0000"/>
        </w:rPr>
      </w:pPr>
    </w:p>
    <w:p w:rsidR="00D3546A" w:rsidRDefault="00D3546A">
      <w:pPr>
        <w:pStyle w:val="text3"/>
        <w:ind w:left="0"/>
      </w:pPr>
    </w:p>
    <w:p w:rsidR="00D3546A" w:rsidRDefault="00D3546A">
      <w:pPr>
        <w:ind w:left="360" w:hanging="360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 xml:space="preserve">Each diagram below describes the motion of a 2-D harmonic oscillator.  </w:t>
      </w:r>
    </w:p>
    <w:p w:rsidR="00D3546A" w:rsidRDefault="00D3546A">
      <w:pPr>
        <w:ind w:left="360"/>
        <w:rPr>
          <w:color w:val="000000"/>
        </w:rPr>
      </w:pPr>
    </w:p>
    <w:bookmarkStart w:id="1" w:name="_MON_1144862047"/>
    <w:bookmarkStart w:id="2" w:name="_MON_1254751016"/>
    <w:bookmarkEnd w:id="1"/>
    <w:bookmarkEnd w:id="2"/>
    <w:p w:rsidR="00D3546A" w:rsidRDefault="00DE3409">
      <w:pPr>
        <w:pStyle w:val="text2"/>
        <w:spacing w:after="0" w:line="240" w:lineRule="atLeast"/>
        <w:ind w:left="720" w:hanging="360"/>
        <w:jc w:val="center"/>
      </w:pPr>
      <w:r>
        <w:object w:dxaOrig="8440" w:dyaOrig="3960">
          <v:shape id="_x0000_i1025" type="#_x0000_t75" style="width:382.4pt;height:178.4pt" o:ole="" fillcolor="window">
            <v:imagedata r:id="rId10" o:title=""/>
          </v:shape>
          <o:OLEObject Type="Embed" ProgID="Word.Picture.8" ShapeID="_x0000_i1025" DrawAspect="Content" ObjectID="_1294385106" r:id="rId11"/>
        </w:object>
      </w:r>
    </w:p>
    <w:p w:rsidR="00D3546A" w:rsidRDefault="00D3546A">
      <w:pPr>
        <w:pStyle w:val="text2"/>
        <w:spacing w:after="0" w:line="240" w:lineRule="atLeast"/>
        <w:ind w:left="720" w:hanging="360"/>
      </w:pPr>
    </w:p>
    <w:p w:rsidR="00D3546A" w:rsidRDefault="00D3546A">
      <w:pPr>
        <w:tabs>
          <w:tab w:val="left" w:pos="4680"/>
          <w:tab w:val="left" w:pos="4950"/>
        </w:tabs>
        <w:ind w:left="360"/>
        <w:rPr>
          <w:color w:val="000000"/>
        </w:rPr>
      </w:pPr>
      <w:r>
        <w:rPr>
          <w:color w:val="000000"/>
        </w:rPr>
        <w:t xml:space="preserve">For each case, determine the exact expressions </w:t>
      </w:r>
      <w:r>
        <w:rPr>
          <w:i/>
          <w:iCs/>
          <w:color w:val="000000"/>
        </w:rPr>
        <w:t>x(t)</w:t>
      </w:r>
      <w:r>
        <w:rPr>
          <w:color w:val="000000"/>
        </w:rPr>
        <w:t xml:space="preserve"> and </w:t>
      </w:r>
      <w:r>
        <w:rPr>
          <w:i/>
          <w:iCs/>
          <w:color w:val="000000"/>
        </w:rPr>
        <w:t>y(t)</w:t>
      </w:r>
      <w:r>
        <w:rPr>
          <w:color w:val="000000"/>
        </w:rPr>
        <w:t xml:space="preserve"> that describe the position of each oscillator as functions of time.  (Use the functional forms for </w:t>
      </w:r>
      <w:r>
        <w:rPr>
          <w:i/>
          <w:iCs/>
          <w:color w:val="000000"/>
        </w:rPr>
        <w:t>x(t)</w:t>
      </w:r>
      <w:r>
        <w:rPr>
          <w:color w:val="000000"/>
        </w:rPr>
        <w:t xml:space="preserve"> and </w:t>
      </w:r>
      <w:r>
        <w:rPr>
          <w:i/>
          <w:iCs/>
          <w:color w:val="000000"/>
        </w:rPr>
        <w:t>y(t)</w:t>
      </w:r>
      <w:r>
        <w:rPr>
          <w:color w:val="000000"/>
        </w:rPr>
        <w:t xml:space="preserve"> shown in Problem 1 of this homework.)  Explain your reasoning and show all work.</w:t>
      </w:r>
    </w:p>
    <w:p w:rsidR="00D3546A" w:rsidRDefault="00D3546A">
      <w:pPr>
        <w:rPr>
          <w:color w:val="000000"/>
        </w:rPr>
      </w:pPr>
    </w:p>
    <w:p w:rsidR="00D3546A" w:rsidRDefault="00D3546A">
      <w:pPr>
        <w:pStyle w:val="text2"/>
        <w:pageBreakBefore/>
        <w:ind w:left="360" w:hanging="360"/>
      </w:pPr>
      <w:r>
        <w:lastRenderedPageBreak/>
        <w:t>4.</w:t>
      </w:r>
      <w:r>
        <w:tab/>
        <w:t xml:space="preserve">Consider the motion of a two-dimensional oscillator,  </w:t>
      </w:r>
      <w:r>
        <w:rPr>
          <w:i/>
        </w:rPr>
        <w:t>U(x, y)</w:t>
      </w:r>
      <w:r>
        <w:t xml:space="preserve"> = ½ </w:t>
      </w:r>
      <w:r>
        <w:rPr>
          <w:i/>
        </w:rPr>
        <w:t>k</w:t>
      </w:r>
      <w:r>
        <w:rPr>
          <w:i/>
          <w:vertAlign w:val="subscript"/>
        </w:rPr>
        <w:t>1</w:t>
      </w:r>
      <w:r>
        <w:rPr>
          <w:i/>
        </w:rPr>
        <w:t>x</w:t>
      </w:r>
      <w:r>
        <w:rPr>
          <w:vertAlign w:val="superscript"/>
        </w:rPr>
        <w:t>2</w:t>
      </w:r>
      <w:r>
        <w:t xml:space="preserve"> + ½ </w:t>
      </w:r>
      <w:r>
        <w:rPr>
          <w:i/>
        </w:rPr>
        <w:t>k</w:t>
      </w:r>
      <w:r>
        <w:rPr>
          <w:i/>
          <w:vertAlign w:val="subscript"/>
        </w:rPr>
        <w:t>2</w:t>
      </w:r>
      <w:r>
        <w:rPr>
          <w:i/>
        </w:rPr>
        <w:t>y</w:t>
      </w:r>
      <w:r>
        <w:rPr>
          <w:vertAlign w:val="superscript"/>
        </w:rPr>
        <w:t>2</w:t>
      </w:r>
      <w:r>
        <w:t xml:space="preserve">, in which the spring constants are </w:t>
      </w:r>
      <w:r>
        <w:rPr>
          <w:i/>
        </w:rPr>
        <w:t>unequal:</w:t>
      </w:r>
      <w:r>
        <w:t xml:space="preserve">  </w:t>
      </w:r>
      <w:r>
        <w:rPr>
          <w:i/>
        </w:rPr>
        <w:t>k</w:t>
      </w:r>
      <w:r>
        <w:rPr>
          <w:i/>
          <w:vertAlign w:val="subscript"/>
        </w:rPr>
        <w:t>1</w:t>
      </w:r>
      <w:r>
        <w:t xml:space="preserve"> </w:t>
      </w:r>
      <w:r>
        <w:sym w:font="Symbol" w:char="F0B9"/>
      </w:r>
      <w:r>
        <w:t xml:space="preserve"> </w:t>
      </w:r>
      <w:r>
        <w:rPr>
          <w:i/>
        </w:rPr>
        <w:t>k</w:t>
      </w:r>
      <w:r>
        <w:rPr>
          <w:i/>
          <w:vertAlign w:val="subscript"/>
        </w:rPr>
        <w:t>2</w:t>
      </w:r>
      <w:r>
        <w:rPr>
          <w:i/>
        </w:rPr>
        <w:t>.</w:t>
      </w:r>
      <w:r>
        <w:t xml:space="preserve">  </w:t>
      </w:r>
    </w:p>
    <w:p w:rsidR="00D3546A" w:rsidRDefault="00D3546A">
      <w:pPr>
        <w:pStyle w:val="Heading3"/>
        <w:ind w:left="720"/>
      </w:pPr>
      <w:r>
        <w:t xml:space="preserve">Justify the term </w:t>
      </w:r>
      <w:r>
        <w:rPr>
          <w:i/>
        </w:rPr>
        <w:t>non-isotropic</w:t>
      </w:r>
      <w:r>
        <w:t xml:space="preserve"> as it applies to such an oscillator.</w:t>
      </w:r>
    </w:p>
    <w:p w:rsidR="00D3546A" w:rsidRDefault="00D3546A"/>
    <w:p w:rsidR="00D3546A" w:rsidRDefault="00D3546A"/>
    <w:p w:rsidR="00D3546A" w:rsidRDefault="00D3546A"/>
    <w:p w:rsidR="00D3546A" w:rsidRDefault="00D3546A">
      <w:pPr>
        <w:pStyle w:val="text2"/>
        <w:ind w:left="360"/>
      </w:pPr>
      <w:r>
        <w:t xml:space="preserve">Each trajectory below depicts the possible motion of a unique oscillator.  All three oscillators, however, share the property that the angular frequencies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1</w:t>
      </w:r>
      <w:r>
        <w:t xml:space="preserve"> and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2</w:t>
      </w:r>
      <w:r>
        <w:t xml:space="preserve"> for the motions along the </w:t>
      </w:r>
      <w:r>
        <w:rPr>
          <w:i/>
        </w:rPr>
        <w:t>x</w:t>
      </w:r>
      <w:r>
        <w:t xml:space="preserve">- and </w:t>
      </w:r>
      <w:r>
        <w:rPr>
          <w:i/>
        </w:rPr>
        <w:t>y</w:t>
      </w:r>
      <w:r>
        <w:t xml:space="preserve">-axes are </w:t>
      </w:r>
      <w:r>
        <w:rPr>
          <w:i/>
        </w:rPr>
        <w:t xml:space="preserve">commensurate, i.e., </w:t>
      </w:r>
      <w:r>
        <w:t>that the angular frequencies satisfy the following relationship:</w:t>
      </w:r>
    </w:p>
    <w:p w:rsidR="00D3546A" w:rsidRDefault="00D3546A">
      <w:pPr>
        <w:spacing w:line="240" w:lineRule="atLeast"/>
        <w:jc w:val="center"/>
      </w:pPr>
      <w:r>
        <w:rPr>
          <w:position w:val="-28"/>
        </w:rPr>
        <w:object w:dxaOrig="820" w:dyaOrig="639">
          <v:shape id="_x0000_i1029" type="#_x0000_t75" style="width:40.8pt;height:32pt" o:ole="" fillcolor="window">
            <v:imagedata r:id="rId12" o:title=""/>
          </v:shape>
          <o:OLEObject Type="Embed" ProgID="Equation.3" ShapeID="_x0000_i1029" DrawAspect="Content" ObjectID="_1294385107" r:id="rId13"/>
        </w:object>
      </w:r>
      <w:r>
        <w:t xml:space="preserve">, where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are integers.</w:t>
      </w:r>
    </w:p>
    <w:p w:rsidR="00D3546A" w:rsidRDefault="00D3546A"/>
    <w:p w:rsidR="00D3546A" w:rsidRDefault="00D3546A">
      <w:pPr>
        <w:pStyle w:val="Heading3"/>
        <w:ind w:left="720"/>
      </w:pPr>
      <w:r>
        <w:t xml:space="preserve">For each case below, (i) determine whether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1</w:t>
      </w:r>
      <w:r>
        <w:t xml:space="preserve"> is </w:t>
      </w:r>
      <w:r>
        <w:rPr>
          <w:i/>
        </w:rPr>
        <w:t>greater than, less than,</w:t>
      </w:r>
      <w:r>
        <w:t xml:space="preserve"> or </w:t>
      </w:r>
      <w:r>
        <w:rPr>
          <w:i/>
        </w:rPr>
        <w:t>equal to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2</w:t>
      </w:r>
      <w:r>
        <w:rPr>
          <w:i/>
        </w:rPr>
        <w:t>,</w:t>
      </w:r>
      <w:r>
        <w:t xml:space="preserve"> and (ii) determine the values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that satisfy the condition shown above.  Explain. </w:t>
      </w:r>
    </w:p>
    <w:p w:rsidR="00D3546A" w:rsidRDefault="00D3546A">
      <w:pPr>
        <w:tabs>
          <w:tab w:val="center" w:pos="1800"/>
          <w:tab w:val="center" w:pos="4860"/>
          <w:tab w:val="center" w:pos="7920"/>
        </w:tabs>
        <w:spacing w:line="240" w:lineRule="atLeast"/>
      </w:pPr>
      <w:r>
        <w:tab/>
      </w:r>
      <w:r w:rsidR="00F93C97">
        <w:rPr>
          <w:noProof/>
        </w:rPr>
        <w:drawing>
          <wp:inline distT="0" distB="0" distL="0" distR="0">
            <wp:extent cx="1849120" cy="172720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tab/>
      </w:r>
      <w:r w:rsidR="00F93C97">
        <w:rPr>
          <w:noProof/>
        </w:rPr>
        <w:drawing>
          <wp:inline distT="0" distB="0" distL="0" distR="0">
            <wp:extent cx="1849120" cy="1727200"/>
            <wp:effectExtent l="0" t="0" r="0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tab/>
      </w:r>
      <w:r w:rsidR="00F93C97">
        <w:rPr>
          <w:noProof/>
        </w:rPr>
        <w:drawing>
          <wp:inline distT="0" distB="0" distL="0" distR="0">
            <wp:extent cx="1849120" cy="1727200"/>
            <wp:effectExtent l="0" t="0" r="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3546A" w:rsidRDefault="00D3546A">
      <w:pPr>
        <w:tabs>
          <w:tab w:val="center" w:pos="1800"/>
          <w:tab w:val="center" w:pos="4860"/>
          <w:tab w:val="center" w:pos="7920"/>
        </w:tabs>
        <w:rPr>
          <w:color w:val="0000FF"/>
        </w:rPr>
      </w:pPr>
      <w:r>
        <w:tab/>
        <w:t>Trajectory #1</w:t>
      </w:r>
      <w:r>
        <w:tab/>
        <w:t>Trajectory #2</w:t>
      </w:r>
      <w:r>
        <w:tab/>
        <w:t>Trajectory #3</w:t>
      </w:r>
    </w:p>
    <w:p w:rsidR="00D3546A" w:rsidRDefault="00D3546A"/>
    <w:p w:rsidR="00D3546A" w:rsidRDefault="00D3546A"/>
    <w:p w:rsidR="00D3546A" w:rsidRDefault="00D3546A"/>
    <w:p w:rsidR="00D3546A" w:rsidRDefault="00D3546A">
      <w:pPr>
        <w:ind w:left="360" w:hanging="360"/>
      </w:pPr>
    </w:p>
    <w:p w:rsidR="00D3546A" w:rsidRDefault="00D3546A">
      <w:pPr>
        <w:ind w:left="360" w:hanging="360"/>
      </w:pPr>
    </w:p>
    <w:p w:rsidR="00D3546A" w:rsidRDefault="00D3546A">
      <w:pPr>
        <w:ind w:left="360" w:hanging="360"/>
      </w:pPr>
    </w:p>
    <w:p w:rsidR="00D3546A" w:rsidRDefault="00D3546A">
      <w:pPr>
        <w:pStyle w:val="text2"/>
        <w:spacing w:after="0"/>
        <w:ind w:left="720" w:right="-180" w:hanging="360"/>
      </w:pPr>
      <w:r>
        <w:t>c.</w:t>
      </w:r>
      <w:r>
        <w:tab/>
        <w:t xml:space="preserve">In </w:t>
      </w:r>
      <w:r>
        <w:rPr>
          <w:b/>
        </w:rPr>
        <w:t>Trajectory #1</w:t>
      </w:r>
      <w:r>
        <w:t xml:space="preserve"> above, suppose that the oscillator has a mass of 0.20 kg and retraces its path every 4</w:t>
      </w:r>
      <w:r>
        <w:rPr>
          <w:rFonts w:ascii="Symbol" w:hAnsi="Symbol"/>
        </w:rPr>
        <w:t></w:t>
      </w:r>
      <w:r>
        <w:t xml:space="preserve"> seconds.  Determine the numerical values of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1</w:t>
      </w:r>
      <w:r>
        <w:rPr>
          <w:i/>
        </w:rPr>
        <w:t>,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2</w:t>
      </w:r>
      <w:r>
        <w:rPr>
          <w:i/>
        </w:rPr>
        <w:t>,</w:t>
      </w:r>
      <w:r>
        <w:t xml:space="preserve"> </w:t>
      </w:r>
      <w:r>
        <w:rPr>
          <w:i/>
        </w:rPr>
        <w:t>k</w:t>
      </w:r>
      <w:r>
        <w:rPr>
          <w:i/>
          <w:vertAlign w:val="subscript"/>
        </w:rPr>
        <w:t>1</w:t>
      </w:r>
      <w:r>
        <w:t xml:space="preserve"> and </w:t>
      </w:r>
      <w:r>
        <w:rPr>
          <w:i/>
        </w:rPr>
        <w:t>k</w:t>
      </w:r>
      <w:r>
        <w:rPr>
          <w:i/>
          <w:vertAlign w:val="subscript"/>
        </w:rPr>
        <w:t>2</w:t>
      </w:r>
      <w:r>
        <w:t xml:space="preserve"> for that case.  Show all work.</w:t>
      </w:r>
    </w:p>
    <w:p w:rsidR="00D3546A" w:rsidRDefault="00D3546A">
      <w:pPr>
        <w:ind w:left="360" w:hanging="360"/>
      </w:pPr>
    </w:p>
    <w:sectPr w:rsidR="00D3546A" w:rsidSect="009B05E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AB1477" w:rsidRDefault="00AB1477">
      <w:pPr>
        <w:spacing w:line="240" w:lineRule="auto"/>
      </w:pPr>
      <w:r>
        <w:separator/>
      </w:r>
    </w:p>
  </w:endnote>
  <w:endnote w:type="continuationSeparator" w:id="0">
    <w:p w:rsidR="00AB1477" w:rsidRDefault="00AB1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16398F" w:rsidP="002640A5">
    <w:pPr>
      <w:pStyle w:val="Footer"/>
      <w:tabs>
        <w:tab w:val="clear" w:pos="8640"/>
        <w:tab w:val="right" w:pos="9360"/>
      </w:tabs>
    </w:pPr>
    <w:r>
      <w:t>©</w:t>
    </w:r>
    <w:r w:rsidR="009B05E5">
      <w:t>2013</w:t>
    </w:r>
    <w:r w:rsidR="00D3546A">
      <w:t xml:space="preserve"> Physics Department, Grand Valley State University, Allendale, MI.  </w:t>
    </w:r>
    <w:r w:rsidR="002640A5">
      <w:tab/>
    </w:r>
    <w:r w:rsidR="002640A5">
      <w:rPr>
        <w:rStyle w:val="PageNumber"/>
      </w:rPr>
      <w:fldChar w:fldCharType="begin"/>
    </w:r>
    <w:r w:rsidR="002640A5">
      <w:rPr>
        <w:rStyle w:val="PageNumber"/>
      </w:rPr>
      <w:instrText xml:space="preserve"> PAGE </w:instrText>
    </w:r>
    <w:r w:rsidR="002640A5">
      <w:rPr>
        <w:rStyle w:val="PageNumber"/>
      </w:rPr>
      <w:fldChar w:fldCharType="separate"/>
    </w:r>
    <w:r w:rsidR="009B05E5">
      <w:rPr>
        <w:rStyle w:val="PageNumber"/>
        <w:noProof/>
      </w:rPr>
      <w:t>2</w:t>
    </w:r>
    <w:r w:rsidR="002640A5">
      <w:rPr>
        <w:rStyle w:val="PageNumber"/>
      </w:rPr>
      <w:fldChar w:fldCharType="end"/>
    </w:r>
  </w:p>
  <w:p w:rsidR="00D3546A" w:rsidRDefault="00D3546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D3546A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D3546A">
    <w:pPr>
      <w:pStyle w:val="Footer"/>
    </w:pPr>
    <w:r>
      <w:t>©20</w:t>
    </w:r>
    <w:r w:rsidR="009B05E5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AB1477" w:rsidRDefault="00AB1477">
      <w:pPr>
        <w:spacing w:line="240" w:lineRule="auto"/>
      </w:pPr>
      <w:r>
        <w:separator/>
      </w:r>
    </w:p>
  </w:footnote>
  <w:footnote w:type="continuationSeparator" w:id="0">
    <w:p w:rsidR="00AB1477" w:rsidRDefault="00AB14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D3546A">
    <w:pPr>
      <w:pStyle w:val="Header"/>
    </w:pPr>
    <w:r>
      <w:rPr>
        <w:b/>
        <w:bCs/>
        <w:i/>
        <w:iCs/>
        <w:sz w:val="22"/>
      </w:rPr>
      <w:t>Homework:  Harmonic motion in two dimensions</w:t>
    </w:r>
  </w:p>
  <w:p w:rsidR="00D3546A" w:rsidRDefault="00D3546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D3546A">
    <w:pPr>
      <w:pStyle w:val="Header"/>
    </w:pPr>
    <w:r>
      <w:t>PHY 330</w:t>
    </w:r>
    <w:r>
      <w:tab/>
    </w:r>
    <w:r>
      <w:rPr>
        <w:b/>
        <w:caps/>
      </w:rPr>
      <w:t>Homework</w:t>
    </w:r>
  </w:p>
  <w:p w:rsidR="00D3546A" w:rsidRDefault="00D3546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46A" w:rsidRDefault="00D3546A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Harmonic motion in two dimensions</w:t>
    </w:r>
    <w:r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:rsidR="00D3546A" w:rsidRDefault="00D3546A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8F"/>
    <w:rsid w:val="0016398F"/>
    <w:rsid w:val="002640A5"/>
    <w:rsid w:val="00490024"/>
    <w:rsid w:val="005B6C8C"/>
    <w:rsid w:val="009B05E5"/>
    <w:rsid w:val="009E2757"/>
    <w:rsid w:val="00AB1477"/>
    <w:rsid w:val="00D3546A"/>
    <w:rsid w:val="00DE3409"/>
    <w:rsid w:val="00F93C97"/>
    <w:rsid w:val="00F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footer" Target="footer2.xml"/><Relationship Id="rId21" Type="http://schemas.openxmlformats.org/officeDocument/2006/relationships/header" Target="header3.xml"/><Relationship Id="rId22" Type="http://schemas.openxmlformats.org/officeDocument/2006/relationships/footer" Target="footer3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1.bin"/><Relationship Id="rId14" Type="http://schemas.openxmlformats.org/officeDocument/2006/relationships/chart" Target="charts/chart1.xml"/><Relationship Id="rId15" Type="http://schemas.openxmlformats.org/officeDocument/2006/relationships/chart" Target="charts/chart2.xml"/><Relationship Id="rId16" Type="http://schemas.openxmlformats.org/officeDocument/2006/relationships/chart" Target="charts/chart3.xml"/><Relationship Id="rId17" Type="http://schemas.openxmlformats.org/officeDocument/2006/relationships/header" Target="header1.xml"/><Relationship Id="rId18" Type="http://schemas.openxmlformats.org/officeDocument/2006/relationships/header" Target="header2.xml"/><Relationship Id="rId19" Type="http://schemas.openxmlformats.org/officeDocument/2006/relationships/footer" Target="foot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Macro-Enabled_Worksheet1.xlsm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Macro-Enabled_Worksheet2.xlsm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Macro-Enabled_Worksheet3.xlsm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0810810810810811"/>
          <c:y val="0.09"/>
          <c:w val="0.855855855855856"/>
          <c:h val="0.84"/>
        </c:manualLayout>
      </c:layout>
      <c:scatterChart>
        <c:scatterStyle val="smoothMarker"/>
        <c:varyColors val="0"/>
        <c:ser>
          <c:idx val="0"/>
          <c:order val="0"/>
          <c:spPr>
            <a:ln w="37933">
              <a:solidFill>
                <a:srgbClr val="63AAFE"/>
              </a:solidFill>
              <a:prstDash val="solid"/>
            </a:ln>
          </c:spPr>
          <c:marker>
            <c:symbol val="none"/>
          </c:marker>
          <c:xVal>
            <c:numRef>
              <c:f>'Input &amp; main display'!$B$3:$B$1003</c:f>
              <c:numCache>
                <c:formatCode>0.000</c:formatCode>
                <c:ptCount val="1001"/>
                <c:pt idx="0">
                  <c:v>1.0</c:v>
                </c:pt>
                <c:pt idx="1">
                  <c:v>0.999800006666578</c:v>
                </c:pt>
                <c:pt idx="2">
                  <c:v>0.999200106660978</c:v>
                </c:pt>
                <c:pt idx="3">
                  <c:v>0.998200539935204</c:v>
                </c:pt>
                <c:pt idx="4">
                  <c:v>0.996801706302619</c:v>
                </c:pt>
                <c:pt idx="5">
                  <c:v>0.995004165278026</c:v>
                </c:pt>
                <c:pt idx="6">
                  <c:v>0.992808635853866</c:v>
                </c:pt>
                <c:pt idx="7">
                  <c:v>0.990215996212637</c:v>
                </c:pt>
                <c:pt idx="8">
                  <c:v>0.987227283375627</c:v>
                </c:pt>
                <c:pt idx="9">
                  <c:v>0.983843692788121</c:v>
                </c:pt>
                <c:pt idx="10">
                  <c:v>0.980066577841242</c:v>
                </c:pt>
                <c:pt idx="11">
                  <c:v>0.975897449330605</c:v>
                </c:pt>
                <c:pt idx="12">
                  <c:v>0.97133797485203</c:v>
                </c:pt>
                <c:pt idx="13">
                  <c:v>0.966389978134513</c:v>
                </c:pt>
                <c:pt idx="14">
                  <c:v>0.961055438310771</c:v>
                </c:pt>
                <c:pt idx="15">
                  <c:v>0.955336489125606</c:v>
                </c:pt>
                <c:pt idx="16">
                  <c:v>0.949235418082441</c:v>
                </c:pt>
                <c:pt idx="17">
                  <c:v>0.942754665528346</c:v>
                </c:pt>
                <c:pt idx="18">
                  <c:v>0.935896823677935</c:v>
                </c:pt>
                <c:pt idx="19">
                  <c:v>0.92866463557651</c:v>
                </c:pt>
                <c:pt idx="20">
                  <c:v>0.921060994002885</c:v>
                </c:pt>
                <c:pt idx="21">
                  <c:v>0.913088940312308</c:v>
                </c:pt>
                <c:pt idx="22">
                  <c:v>0.904751663219963</c:v>
                </c:pt>
                <c:pt idx="23">
                  <c:v>0.896052497525525</c:v>
                </c:pt>
                <c:pt idx="24">
                  <c:v>0.886994922779284</c:v>
                </c:pt>
                <c:pt idx="25">
                  <c:v>0.877582561890373</c:v>
                </c:pt>
                <c:pt idx="26">
                  <c:v>0.86781917967765</c:v>
                </c:pt>
                <c:pt idx="27">
                  <c:v>0.857708681363824</c:v>
                </c:pt>
                <c:pt idx="28">
                  <c:v>0.847255111013416</c:v>
                </c:pt>
                <c:pt idx="29">
                  <c:v>0.836462649915187</c:v>
                </c:pt>
                <c:pt idx="30">
                  <c:v>0.825335614909678</c:v>
                </c:pt>
                <c:pt idx="31">
                  <c:v>0.813878456662534</c:v>
                </c:pt>
                <c:pt idx="32">
                  <c:v>0.802095757884293</c:v>
                </c:pt>
                <c:pt idx="33">
                  <c:v>0.789992231497365</c:v>
                </c:pt>
                <c:pt idx="34">
                  <c:v>0.777572718750928</c:v>
                </c:pt>
                <c:pt idx="35">
                  <c:v>0.764842187284488</c:v>
                </c:pt>
                <c:pt idx="36">
                  <c:v>0.751805729140895</c:v>
                </c:pt>
                <c:pt idx="37">
                  <c:v>0.738468558729588</c:v>
                </c:pt>
                <c:pt idx="38">
                  <c:v>0.724836010740905</c:v>
                </c:pt>
                <c:pt idx="39">
                  <c:v>0.710913538012277</c:v>
                </c:pt>
                <c:pt idx="40">
                  <c:v>0.696706709347165</c:v>
                </c:pt>
                <c:pt idx="41">
                  <c:v>0.682221207287613</c:v>
                </c:pt>
                <c:pt idx="42">
                  <c:v>0.667462825841308</c:v>
                </c:pt>
                <c:pt idx="43">
                  <c:v>0.652437468164052</c:v>
                </c:pt>
                <c:pt idx="44">
                  <c:v>0.63715114419858</c:v>
                </c:pt>
                <c:pt idx="45">
                  <c:v>0.621609968270664</c:v>
                </c:pt>
                <c:pt idx="46">
                  <c:v>0.605820156643463</c:v>
                </c:pt>
                <c:pt idx="47">
                  <c:v>0.589788025031098</c:v>
                </c:pt>
                <c:pt idx="48">
                  <c:v>0.573519986072457</c:v>
                </c:pt>
                <c:pt idx="49">
                  <c:v>0.557022546766217</c:v>
                </c:pt>
                <c:pt idx="50">
                  <c:v>0.54030230586814</c:v>
                </c:pt>
                <c:pt idx="51">
                  <c:v>0.52336595125165</c:v>
                </c:pt>
                <c:pt idx="52">
                  <c:v>0.506220257232778</c:v>
                </c:pt>
                <c:pt idx="53">
                  <c:v>0.488872081860527</c:v>
                </c:pt>
                <c:pt idx="54">
                  <c:v>0.47132836417374</c:v>
                </c:pt>
                <c:pt idx="55">
                  <c:v>0.453596121425577</c:v>
                </c:pt>
                <c:pt idx="56">
                  <c:v>0.435682446276712</c:v>
                </c:pt>
                <c:pt idx="57">
                  <c:v>0.417594503958358</c:v>
                </c:pt>
                <c:pt idx="58">
                  <c:v>0.399339529406273</c:v>
                </c:pt>
                <c:pt idx="59">
                  <c:v>0.380924824366882</c:v>
                </c:pt>
                <c:pt idx="60">
                  <c:v>0.362357754476674</c:v>
                </c:pt>
                <c:pt idx="61">
                  <c:v>0.343645746316047</c:v>
                </c:pt>
                <c:pt idx="62">
                  <c:v>0.324796284438776</c:v>
                </c:pt>
                <c:pt idx="63">
                  <c:v>0.305816908378289</c:v>
                </c:pt>
                <c:pt idx="64">
                  <c:v>0.286715209631955</c:v>
                </c:pt>
                <c:pt idx="65">
                  <c:v>0.267498828624587</c:v>
                </c:pt>
                <c:pt idx="66">
                  <c:v>0.248175451652373</c:v>
                </c:pt>
                <c:pt idx="67">
                  <c:v>0.228752807808459</c:v>
                </c:pt>
                <c:pt idx="68">
                  <c:v>0.209238665891419</c:v>
                </c:pt>
                <c:pt idx="69">
                  <c:v>0.189640831297834</c:v>
                </c:pt>
                <c:pt idx="70">
                  <c:v>0.169967142900241</c:v>
                </c:pt>
                <c:pt idx="71">
                  <c:v>0.150225469911686</c:v>
                </c:pt>
                <c:pt idx="72">
                  <c:v>0.130423708738146</c:v>
                </c:pt>
                <c:pt idx="73">
                  <c:v>0.11056977982007</c:v>
                </c:pt>
                <c:pt idx="74">
                  <c:v>0.0906716244643097</c:v>
                </c:pt>
                <c:pt idx="75">
                  <c:v>0.0707372016677029</c:v>
                </c:pt>
                <c:pt idx="76">
                  <c:v>0.0507744849335792</c:v>
                </c:pt>
                <c:pt idx="77">
                  <c:v>0.0307914590824661</c:v>
                </c:pt>
                <c:pt idx="78">
                  <c:v>0.0107961170582674</c:v>
                </c:pt>
                <c:pt idx="79">
                  <c:v>-0.00920354326880833</c:v>
                </c:pt>
                <c:pt idx="80">
                  <c:v>-0.0291995223012888</c:v>
                </c:pt>
                <c:pt idx="81">
                  <c:v>-0.0491838219141705</c:v>
                </c:pt>
                <c:pt idx="82">
                  <c:v>-0.0691484486540619</c:v>
                </c:pt>
                <c:pt idx="83">
                  <c:v>-0.0890854169364589</c:v>
                </c:pt>
                <c:pt idx="84">
                  <c:v>-0.108986752239871</c:v>
                </c:pt>
                <c:pt idx="85">
                  <c:v>-0.128844494295525</c:v>
                </c:pt>
                <c:pt idx="86">
                  <c:v>-0.148650700271364</c:v>
                </c:pt>
                <c:pt idx="87">
                  <c:v>-0.168397447949077</c:v>
                </c:pt>
                <c:pt idx="88">
                  <c:v>-0.18807683889288</c:v>
                </c:pt>
                <c:pt idx="89">
                  <c:v>-0.207681001608784</c:v>
                </c:pt>
                <c:pt idx="90">
                  <c:v>-0.227202094693087</c:v>
                </c:pt>
                <c:pt idx="91">
                  <c:v>-0.246632309968834</c:v>
                </c:pt>
                <c:pt idx="92">
                  <c:v>-0.26596387560898</c:v>
                </c:pt>
                <c:pt idx="93">
                  <c:v>-0.285189059245021</c:v>
                </c:pt>
                <c:pt idx="94">
                  <c:v>-0.304300171059833</c:v>
                </c:pt>
                <c:pt idx="95">
                  <c:v>-0.323289566863503</c:v>
                </c:pt>
                <c:pt idx="96">
                  <c:v>-0.342149651150898</c:v>
                </c:pt>
                <c:pt idx="97">
                  <c:v>-0.360872880139767</c:v>
                </c:pt>
                <c:pt idx="98">
                  <c:v>-0.379451764788154</c:v>
                </c:pt>
                <c:pt idx="99">
                  <c:v>-0.397878873789916</c:v>
                </c:pt>
                <c:pt idx="100">
                  <c:v>-0.416146836547142</c:v>
                </c:pt>
                <c:pt idx="101">
                  <c:v>-0.4342483461183</c:v>
                </c:pt>
                <c:pt idx="102">
                  <c:v>-0.452176162140912</c:v>
                </c:pt>
                <c:pt idx="103">
                  <c:v>-0.469923113727602</c:v>
                </c:pt>
                <c:pt idx="104">
                  <c:v>-0.487482102334359</c:v>
                </c:pt>
                <c:pt idx="105">
                  <c:v>-0.504846104599858</c:v>
                </c:pt>
                <c:pt idx="106">
                  <c:v>-0.522008175154707</c:v>
                </c:pt>
                <c:pt idx="107">
                  <c:v>-0.538961449399512</c:v>
                </c:pt>
                <c:pt idx="108">
                  <c:v>-0.555699146250613</c:v>
                </c:pt>
                <c:pt idx="109">
                  <c:v>-0.572214570852437</c:v>
                </c:pt>
                <c:pt idx="110">
                  <c:v>-0.588501117255346</c:v>
                </c:pt>
                <c:pt idx="111">
                  <c:v>-0.60455227105793</c:v>
                </c:pt>
                <c:pt idx="112">
                  <c:v>-0.62036161201268</c:v>
                </c:pt>
                <c:pt idx="113">
                  <c:v>-0.635922816594002</c:v>
                </c:pt>
                <c:pt idx="114">
                  <c:v>-0.651229660527545</c:v>
                </c:pt>
                <c:pt idx="115">
                  <c:v>-0.666276021279824</c:v>
                </c:pt>
                <c:pt idx="116">
                  <c:v>-0.681055880507152</c:v>
                </c:pt>
                <c:pt idx="117">
                  <c:v>-0.695563326462902</c:v>
                </c:pt>
                <c:pt idx="118">
                  <c:v>-0.70979255636212</c:v>
                </c:pt>
                <c:pt idx="119">
                  <c:v>-0.723737878702568</c:v>
                </c:pt>
                <c:pt idx="120">
                  <c:v>-0.737393715541245</c:v>
                </c:pt>
                <c:pt idx="121">
                  <c:v>-0.750754604725491</c:v>
                </c:pt>
                <c:pt idx="122">
                  <c:v>-0.763815202077774</c:v>
                </c:pt>
                <c:pt idx="123">
                  <c:v>-0.776570283533293</c:v>
                </c:pt>
                <c:pt idx="124">
                  <c:v>-0.789014747229531</c:v>
                </c:pt>
                <c:pt idx="125">
                  <c:v>-0.801143615546934</c:v>
                </c:pt>
                <c:pt idx="126">
                  <c:v>-0.81295203709989</c:v>
                </c:pt>
                <c:pt idx="127">
                  <c:v>-0.824435288677222</c:v>
                </c:pt>
                <c:pt idx="128">
                  <c:v>-0.835588777131408</c:v>
                </c:pt>
                <c:pt idx="129">
                  <c:v>-0.846408041215776</c:v>
                </c:pt>
                <c:pt idx="130">
                  <c:v>-0.856888753368947</c:v>
                </c:pt>
                <c:pt idx="131">
                  <c:v>-0.867026721445802</c:v>
                </c:pt>
                <c:pt idx="132">
                  <c:v>-0.876817890394281</c:v>
                </c:pt>
                <c:pt idx="133">
                  <c:v>-0.886258343877352</c:v>
                </c:pt>
                <c:pt idx="134">
                  <c:v>-0.895344305839492</c:v>
                </c:pt>
                <c:pt idx="135">
                  <c:v>-0.904072142017061</c:v>
                </c:pt>
                <c:pt idx="136">
                  <c:v>-0.912438361391958</c:v>
                </c:pt>
                <c:pt idx="137">
                  <c:v>-0.920439617587981</c:v>
                </c:pt>
                <c:pt idx="138">
                  <c:v>-0.928072710209333</c:v>
                </c:pt>
                <c:pt idx="139">
                  <c:v>-0.935334586120739</c:v>
                </c:pt>
                <c:pt idx="140">
                  <c:v>-0.942222340668658</c:v>
                </c:pt>
                <c:pt idx="141">
                  <c:v>-0.948733218843107</c:v>
                </c:pt>
                <c:pt idx="142">
                  <c:v>-0.954864616379626</c:v>
                </c:pt>
                <c:pt idx="143">
                  <c:v>-0.960614080800952</c:v>
                </c:pt>
                <c:pt idx="144">
                  <c:v>-0.965979312397975</c:v>
                </c:pt>
                <c:pt idx="145">
                  <c:v>-0.970958165149591</c:v>
                </c:pt>
                <c:pt idx="146">
                  <c:v>-0.975548647581083</c:v>
                </c:pt>
                <c:pt idx="147">
                  <c:v>-0.979748923560684</c:v>
                </c:pt>
                <c:pt idx="148">
                  <c:v>-0.983557313034006</c:v>
                </c:pt>
                <c:pt idx="149">
                  <c:v>-0.986972292696038</c:v>
                </c:pt>
                <c:pt idx="150">
                  <c:v>-0.989992496600445</c:v>
                </c:pt>
                <c:pt idx="151">
                  <c:v>-0.992616716705937</c:v>
                </c:pt>
                <c:pt idx="152">
                  <c:v>-0.994843903359459</c:v>
                </c:pt>
                <c:pt idx="153">
                  <c:v>-0.996673165716047</c:v>
                </c:pt>
                <c:pt idx="154">
                  <c:v>-0.998103772095146</c:v>
                </c:pt>
                <c:pt idx="155">
                  <c:v>-0.999135150273279</c:v>
                </c:pt>
                <c:pt idx="156">
                  <c:v>-0.999766887712928</c:v>
                </c:pt>
                <c:pt idx="157">
                  <c:v>-0.999998731727539</c:v>
                </c:pt>
                <c:pt idx="158">
                  <c:v>-0.999830589582598</c:v>
                </c:pt>
                <c:pt idx="159">
                  <c:v>-0.999262528532721</c:v>
                </c:pt>
                <c:pt idx="160">
                  <c:v>-0.998294775794753</c:v>
                </c:pt>
                <c:pt idx="161">
                  <c:v>-0.996927718456887</c:v>
                </c:pt>
                <c:pt idx="162">
                  <c:v>-0.99516190332383</c:v>
                </c:pt>
                <c:pt idx="163">
                  <c:v>-0.992998036698093</c:v>
                </c:pt>
                <c:pt idx="164">
                  <c:v>-0.990436984097473</c:v>
                </c:pt>
                <c:pt idx="165">
                  <c:v>-0.987479769908865</c:v>
                </c:pt>
                <c:pt idx="166">
                  <c:v>-0.984127576978514</c:v>
                </c:pt>
                <c:pt idx="167">
                  <c:v>-0.980381746138899</c:v>
                </c:pt>
                <c:pt idx="168">
                  <c:v>-0.97624377567241</c:v>
                </c:pt>
                <c:pt idx="169">
                  <c:v>-0.971715320712062</c:v>
                </c:pt>
                <c:pt idx="170">
                  <c:v>-0.966798192579461</c:v>
                </c:pt>
                <c:pt idx="171">
                  <c:v>-0.961494358060299</c:v>
                </c:pt>
                <c:pt idx="172">
                  <c:v>-0.955805938617666</c:v>
                </c:pt>
                <c:pt idx="173">
                  <c:v>-0.949735209543496</c:v>
                </c:pt>
                <c:pt idx="174">
                  <c:v>-0.943284599048476</c:v>
                </c:pt>
                <c:pt idx="175">
                  <c:v>-0.936456687290796</c:v>
                </c:pt>
                <c:pt idx="176">
                  <c:v>-0.929254205344123</c:v>
                </c:pt>
                <c:pt idx="177">
                  <c:v>-0.921680034105203</c:v>
                </c:pt>
                <c:pt idx="178">
                  <c:v>-0.913737203141545</c:v>
                </c:pt>
                <c:pt idx="179">
                  <c:v>-0.90542888947963</c:v>
                </c:pt>
                <c:pt idx="180">
                  <c:v>-0.896758416334147</c:v>
                </c:pt>
                <c:pt idx="181">
                  <c:v>-0.88772925177875</c:v>
                </c:pt>
                <c:pt idx="182">
                  <c:v>-0.878345007358874</c:v>
                </c:pt>
                <c:pt idx="183">
                  <c:v>-0.868609436647165</c:v>
                </c:pt>
                <c:pt idx="184">
                  <c:v>-0.858526433742102</c:v>
                </c:pt>
                <c:pt idx="185">
                  <c:v>-0.848100031710408</c:v>
                </c:pt>
                <c:pt idx="186">
                  <c:v>-0.83733440097388</c:v>
                </c:pt>
                <c:pt idx="187">
                  <c:v>-0.826233847641272</c:v>
                </c:pt>
                <c:pt idx="188">
                  <c:v>-0.814802811785912</c:v>
                </c:pt>
                <c:pt idx="189">
                  <c:v>-0.803045865669731</c:v>
                </c:pt>
                <c:pt idx="190">
                  <c:v>-0.790967711914417</c:v>
                </c:pt>
                <c:pt idx="191">
                  <c:v>-0.778573181620432</c:v>
                </c:pt>
                <c:pt idx="192">
                  <c:v>-0.765867232434637</c:v>
                </c:pt>
                <c:pt idx="193">
                  <c:v>-0.752854946567295</c:v>
                </c:pt>
                <c:pt idx="194">
                  <c:v>-0.739541528759258</c:v>
                </c:pt>
                <c:pt idx="195">
                  <c:v>-0.72593230420014</c:v>
                </c:pt>
                <c:pt idx="196">
                  <c:v>-0.71203271639831</c:v>
                </c:pt>
                <c:pt idx="197">
                  <c:v>-0.697848325003564</c:v>
                </c:pt>
                <c:pt idx="198">
                  <c:v>-0.683384803583336</c:v>
                </c:pt>
                <c:pt idx="199">
                  <c:v>-0.668647937353351</c:v>
                </c:pt>
                <c:pt idx="200">
                  <c:v>-0.653643620863612</c:v>
                </c:pt>
                <c:pt idx="201">
                  <c:v>-0.638377855640659</c:v>
                </c:pt>
                <c:pt idx="202">
                  <c:v>-0.622856747787041</c:v>
                </c:pt>
                <c:pt idx="203">
                  <c:v>-0.607086505538955</c:v>
                </c:pt>
                <c:pt idx="204">
                  <c:v>-0.591073436783031</c:v>
                </c:pt>
                <c:pt idx="205">
                  <c:v>-0.574823946533269</c:v>
                </c:pt>
                <c:pt idx="206">
                  <c:v>-0.55834453436911</c:v>
                </c:pt>
                <c:pt idx="207">
                  <c:v>-0.541641791835699</c:v>
                </c:pt>
                <c:pt idx="208">
                  <c:v>-0.524722399807346</c:v>
                </c:pt>
                <c:pt idx="209">
                  <c:v>-0.507593125815277</c:v>
                </c:pt>
                <c:pt idx="210">
                  <c:v>-0.490260821340699</c:v>
                </c:pt>
                <c:pt idx="211">
                  <c:v>-0.47273241907431</c:v>
                </c:pt>
                <c:pt idx="212">
                  <c:v>-0.455014930143305</c:v>
                </c:pt>
                <c:pt idx="213">
                  <c:v>-0.437115441307028</c:v>
                </c:pt>
                <c:pt idx="214">
                  <c:v>-0.419041112122356</c:v>
                </c:pt>
                <c:pt idx="215">
                  <c:v>-0.400799172079975</c:v>
                </c:pt>
                <c:pt idx="216">
                  <c:v>-0.38239691771268</c:v>
                </c:pt>
                <c:pt idx="217">
                  <c:v>-0.363841709676858</c:v>
                </c:pt>
                <c:pt idx="218">
                  <c:v>-0.345140969808323</c:v>
                </c:pt>
                <c:pt idx="219">
                  <c:v>-0.326302178153683</c:v>
                </c:pt>
                <c:pt idx="220">
                  <c:v>-0.307332869978419</c:v>
                </c:pt>
                <c:pt idx="221">
                  <c:v>-0.288240632752882</c:v>
                </c:pt>
                <c:pt idx="222">
                  <c:v>-0.269033103117399</c:v>
                </c:pt>
                <c:pt idx="223">
                  <c:v>-0.249717963827731</c:v>
                </c:pt>
                <c:pt idx="224">
                  <c:v>-0.230302940682059</c:v>
                </c:pt>
                <c:pt idx="225">
                  <c:v>-0.21079579943078</c:v>
                </c:pt>
                <c:pt idx="226">
                  <c:v>-0.191204342670302</c:v>
                </c:pt>
                <c:pt idx="227">
                  <c:v>-0.171536406722112</c:v>
                </c:pt>
                <c:pt idx="228">
                  <c:v>-0.151799858498356</c:v>
                </c:pt>
                <c:pt idx="229">
                  <c:v>-0.13200259235517</c:v>
                </c:pt>
                <c:pt idx="230">
                  <c:v>-0.112152526935055</c:v>
                </c:pt>
                <c:pt idx="231">
                  <c:v>-0.0922576019995116</c:v>
                </c:pt>
                <c:pt idx="232">
                  <c:v>-0.0723257752532545</c:v>
                </c:pt>
                <c:pt idx="233">
                  <c:v>-0.0523650191612259</c:v>
                </c:pt>
                <c:pt idx="234">
                  <c:v>-0.0323833177597247</c:v>
                </c:pt>
                <c:pt idx="235">
                  <c:v>-0.0123886634628906</c:v>
                </c:pt>
                <c:pt idx="236">
                  <c:v>0.0076109461341479</c:v>
                </c:pt>
                <c:pt idx="237">
                  <c:v>0.0276075114542115</c:v>
                </c:pt>
                <c:pt idx="238">
                  <c:v>0.0475930341377878</c:v>
                </c:pt>
                <c:pt idx="239">
                  <c:v>0.0675595202422752</c:v>
                </c:pt>
                <c:pt idx="240">
                  <c:v>0.0874989834394464</c:v>
                </c:pt>
                <c:pt idx="241">
                  <c:v>0.10740344820988</c:v>
                </c:pt>
                <c:pt idx="242">
                  <c:v>0.127264953033056</c:v>
                </c:pt>
                <c:pt idx="243">
                  <c:v>0.147075553571863</c:v>
                </c:pt>
                <c:pt idx="244">
                  <c:v>0.166827325850222</c:v>
                </c:pt>
                <c:pt idx="245">
                  <c:v>0.186512369422576</c:v>
                </c:pt>
                <c:pt idx="246">
                  <c:v>0.206122810533958</c:v>
                </c:pt>
                <c:pt idx="247">
                  <c:v>0.225650805269396</c:v>
                </c:pt>
                <c:pt idx="248">
                  <c:v>0.245088542691362</c:v>
                </c:pt>
                <c:pt idx="249">
                  <c:v>0.264428247964056</c:v>
                </c:pt>
                <c:pt idx="250">
                  <c:v>0.283662185463226</c:v>
                </c:pt>
                <c:pt idx="251">
                  <c:v>0.302782661870323</c:v>
                </c:pt>
                <c:pt idx="252">
                  <c:v>0.321782029249722</c:v>
                </c:pt>
                <c:pt idx="253">
                  <c:v>0.340652688107789</c:v>
                </c:pt>
                <c:pt idx="254">
                  <c:v>0.35938709043259</c:v>
                </c:pt>
                <c:pt idx="255">
                  <c:v>0.37797774271298</c:v>
                </c:pt>
                <c:pt idx="256">
                  <c:v>0.396417208935922</c:v>
                </c:pt>
                <c:pt idx="257">
                  <c:v>0.414698113560782</c:v>
                </c:pt>
                <c:pt idx="258">
                  <c:v>0.432813144469452</c:v>
                </c:pt>
                <c:pt idx="259">
                  <c:v>0.450755055891099</c:v>
                </c:pt>
                <c:pt idx="260">
                  <c:v>0.468516671300377</c:v>
                </c:pt>
                <c:pt idx="261">
                  <c:v>0.48609088628794</c:v>
                </c:pt>
                <c:pt idx="262">
                  <c:v>0.503470671402114</c:v>
                </c:pt>
                <c:pt idx="263">
                  <c:v>0.520649074960579</c:v>
                </c:pt>
                <c:pt idx="264">
                  <c:v>0.537619225830956</c:v>
                </c:pt>
                <c:pt idx="265">
                  <c:v>0.554374336179161</c:v>
                </c:pt>
                <c:pt idx="266">
                  <c:v>0.570907704184454</c:v>
                </c:pt>
                <c:pt idx="267">
                  <c:v>0.587212716720073</c:v>
                </c:pt>
                <c:pt idx="268">
                  <c:v>0.603282851998404</c:v>
                </c:pt>
                <c:pt idx="269">
                  <c:v>0.619111682179599</c:v>
                </c:pt>
                <c:pt idx="270">
                  <c:v>0.634692875942635</c:v>
                </c:pt>
                <c:pt idx="271">
                  <c:v>0.650020201017752</c:v>
                </c:pt>
                <c:pt idx="272">
                  <c:v>0.665087526679283</c:v>
                </c:pt>
                <c:pt idx="273">
                  <c:v>0.679888826197857</c:v>
                </c:pt>
                <c:pt idx="274">
                  <c:v>0.694418179251016</c:v>
                </c:pt>
                <c:pt idx="275">
                  <c:v>0.70866977429126</c:v>
                </c:pt>
                <c:pt idx="276">
                  <c:v>0.722637910870592</c:v>
                </c:pt>
                <c:pt idx="277">
                  <c:v>0.736317001920619</c:v>
                </c:pt>
                <c:pt idx="278">
                  <c:v>0.749701575987307</c:v>
                </c:pt>
                <c:pt idx="279">
                  <c:v>0.762786279419488</c:v>
                </c:pt>
                <c:pt idx="280">
                  <c:v>0.77556587851025</c:v>
                </c:pt>
                <c:pt idx="281">
                  <c:v>0.788035261590348</c:v>
                </c:pt>
                <c:pt idx="282">
                  <c:v>0.800189441072806</c:v>
                </c:pt>
                <c:pt idx="283">
                  <c:v>0.812023555447885</c:v>
                </c:pt>
                <c:pt idx="284">
                  <c:v>0.823532871227622</c:v>
                </c:pt>
                <c:pt idx="285">
                  <c:v>0.83471278483916</c:v>
                </c:pt>
                <c:pt idx="286">
                  <c:v>0.845558824466117</c:v>
                </c:pt>
                <c:pt idx="287">
                  <c:v>0.856066651837255</c:v>
                </c:pt>
                <c:pt idx="288">
                  <c:v>0.866232063961728</c:v>
                </c:pt>
                <c:pt idx="289">
                  <c:v>0.876050994810224</c:v>
                </c:pt>
                <c:pt idx="290">
                  <c:v>0.885519516941319</c:v>
                </c:pt>
                <c:pt idx="291">
                  <c:v>0.894633843072407</c:v>
                </c:pt>
                <c:pt idx="292">
                  <c:v>0.903390327594559</c:v>
                </c:pt>
                <c:pt idx="293">
                  <c:v>0.911785468030717</c:v>
                </c:pt>
                <c:pt idx="294">
                  <c:v>0.919815906436639</c:v>
                </c:pt>
                <c:pt idx="295">
                  <c:v>0.927478430744036</c:v>
                </c:pt>
                <c:pt idx="296">
                  <c:v>0.934769976045349</c:v>
                </c:pt>
                <c:pt idx="297">
                  <c:v>0.941687625819678</c:v>
                </c:pt>
                <c:pt idx="298">
                  <c:v>0.948228613099346</c:v>
                </c:pt>
                <c:pt idx="299">
                  <c:v>0.954390321576654</c:v>
                </c:pt>
                <c:pt idx="300">
                  <c:v>0.960170286650366</c:v>
                </c:pt>
                <c:pt idx="301">
                  <c:v>0.965566196411518</c:v>
                </c:pt>
                <c:pt idx="302">
                  <c:v>0.970575892568149</c:v>
                </c:pt>
                <c:pt idx="303">
                  <c:v>0.975197371308593</c:v>
                </c:pt>
                <c:pt idx="304">
                  <c:v>0.979428784102971</c:v>
                </c:pt>
                <c:pt idx="305">
                  <c:v>0.983268438442584</c:v>
                </c:pt>
                <c:pt idx="306">
                  <c:v>0.986714798516892</c:v>
                </c:pt>
                <c:pt idx="307">
                  <c:v>0.989766485827815</c:v>
                </c:pt>
                <c:pt idx="308">
                  <c:v>0.992422279741117</c:v>
                </c:pt>
                <c:pt idx="309">
                  <c:v>0.994681117974643</c:v>
                </c:pt>
                <c:pt idx="310">
                  <c:v>0.996542097023217</c:v>
                </c:pt>
                <c:pt idx="311">
                  <c:v>0.998004472520033</c:v>
                </c:pt>
                <c:pt idx="312">
                  <c:v>0.99906765953439</c:v>
                </c:pt>
                <c:pt idx="313">
                  <c:v>0.999731232805658</c:v>
                </c:pt>
                <c:pt idx="314">
                  <c:v>0.999994926913375</c:v>
                </c:pt>
                <c:pt idx="315">
                  <c:v>0.999858636383415</c:v>
                </c:pt>
                <c:pt idx="316">
                  <c:v>0.999322415730172</c:v>
                </c:pt>
                <c:pt idx="317">
                  <c:v>0.998386479434759</c:v>
                </c:pt>
                <c:pt idx="318">
                  <c:v>0.997051201859214</c:v>
                </c:pt>
                <c:pt idx="319">
                  <c:v>0.995317117096763</c:v>
                </c:pt>
                <c:pt idx="320">
                  <c:v>0.993184918758193</c:v>
                </c:pt>
                <c:pt idx="321">
                  <c:v>0.990655459694407</c:v>
                </c:pt>
                <c:pt idx="322">
                  <c:v>0.987729751655308</c:v>
                </c:pt>
                <c:pt idx="323">
                  <c:v>0.984408964885101</c:v>
                </c:pt>
                <c:pt idx="324">
                  <c:v>0.980694427654217</c:v>
                </c:pt>
                <c:pt idx="325">
                  <c:v>0.976587625728023</c:v>
                </c:pt>
                <c:pt idx="326">
                  <c:v>0.972090201772533</c:v>
                </c:pt>
                <c:pt idx="327">
                  <c:v>0.967203954697364</c:v>
                </c:pt>
                <c:pt idx="328">
                  <c:v>0.961930838936196</c:v>
                </c:pt>
                <c:pt idx="329">
                  <c:v>0.956272963665028</c:v>
                </c:pt>
                <c:pt idx="330">
                  <c:v>0.95023259195853</c:v>
                </c:pt>
                <c:pt idx="331">
                  <c:v>0.943812139884847</c:v>
                </c:pt>
                <c:pt idx="332">
                  <c:v>0.937014175539204</c:v>
                </c:pt>
                <c:pt idx="333">
                  <c:v>0.929841418016701</c:v>
                </c:pt>
                <c:pt idx="334">
                  <c:v>0.922296736324713</c:v>
                </c:pt>
                <c:pt idx="335">
                  <c:v>0.914383148235319</c:v>
                </c:pt>
                <c:pt idx="336">
                  <c:v>0.906103819078245</c:v>
                </c:pt>
                <c:pt idx="337">
                  <c:v>0.897462060474762</c:v>
                </c:pt>
                <c:pt idx="338">
                  <c:v>0.888461329013091</c:v>
                </c:pt>
                <c:pt idx="339">
                  <c:v>0.879105224865808</c:v>
                </c:pt>
                <c:pt idx="340">
                  <c:v>0.869397490349825</c:v>
                </c:pt>
                <c:pt idx="341">
                  <c:v>0.859342008429514</c:v>
                </c:pt>
                <c:pt idx="342">
                  <c:v>0.848942801163572</c:v>
                </c:pt>
                <c:pt idx="343">
                  <c:v>0.838204028096251</c:v>
                </c:pt>
                <c:pt idx="344">
                  <c:v>0.827129984593597</c:v>
                </c:pt>
                <c:pt idx="345">
                  <c:v>0.815725100125357</c:v>
                </c:pt>
                <c:pt idx="346">
                  <c:v>0.803993936493257</c:v>
                </c:pt>
                <c:pt idx="347">
                  <c:v>0.791941186006336</c:v>
                </c:pt>
                <c:pt idx="348">
                  <c:v>0.779571669604087</c:v>
                </c:pt>
                <c:pt idx="349">
                  <c:v>0.766890334928147</c:v>
                </c:pt>
                <c:pt idx="350">
                  <c:v>0.753902254343305</c:v>
                </c:pt>
                <c:pt idx="351">
                  <c:v>0.740612622908621</c:v>
                </c:pt>
                <c:pt idx="352">
                  <c:v>0.727026756299476</c:v>
                </c:pt>
                <c:pt idx="353">
                  <c:v>0.713150088681373</c:v>
                </c:pt>
                <c:pt idx="354">
                  <c:v>0.698988170536338</c:v>
                </c:pt>
                <c:pt idx="355">
                  <c:v>0.684546666442806</c:v>
                </c:pt>
                <c:pt idx="356">
                  <c:v>0.669831352809865</c:v>
                </c:pt>
                <c:pt idx="357">
                  <c:v>0.654848115566765</c:v>
                </c:pt>
                <c:pt idx="358">
                  <c:v>0.639602947808631</c:v>
                </c:pt>
                <c:pt idx="359">
                  <c:v>0.624101947399299</c:v>
                </c:pt>
                <c:pt idx="360">
                  <c:v>0.608351314532254</c:v>
                </c:pt>
                <c:pt idx="361">
                  <c:v>0.592357349250641</c:v>
                </c:pt>
                <c:pt idx="362">
                  <c:v>0.576126448927319</c:v>
                </c:pt>
                <c:pt idx="363">
                  <c:v>0.55966510570601</c:v>
                </c:pt>
                <c:pt idx="364">
                  <c:v>0.542979903904521</c:v>
                </c:pt>
                <c:pt idx="365">
                  <c:v>0.526077517381105</c:v>
                </c:pt>
                <c:pt idx="366">
                  <c:v>0.50896470686501</c:v>
                </c:pt>
                <c:pt idx="367">
                  <c:v>0.491648317252275</c:v>
                </c:pt>
                <c:pt idx="368">
                  <c:v>0.474135274867862</c:v>
                </c:pt>
                <c:pt idx="369">
                  <c:v>0.456432584695222</c:v>
                </c:pt>
                <c:pt idx="370">
                  <c:v>0.43854732757439</c:v>
                </c:pt>
                <c:pt idx="371">
                  <c:v>0.420486657369749</c:v>
                </c:pt>
                <c:pt idx="372">
                  <c:v>0.402257798108573</c:v>
                </c:pt>
                <c:pt idx="373">
                  <c:v>0.38386804109152</c:v>
                </c:pt>
                <c:pt idx="374">
                  <c:v>0.365324741976202</c:v>
                </c:pt>
                <c:pt idx="375">
                  <c:v>0.346635317835026</c:v>
                </c:pt>
                <c:pt idx="376">
                  <c:v>0.327807244188458</c:v>
                </c:pt>
                <c:pt idx="377">
                  <c:v>0.30884805201492</c:v>
                </c:pt>
                <c:pt idx="378">
                  <c:v>0.289765324738495</c:v>
                </c:pt>
                <c:pt idx="379">
                  <c:v>0.27056669519566</c:v>
                </c:pt>
                <c:pt idx="380">
                  <c:v>0.251259842582256</c:v>
                </c:pt>
                <c:pt idx="381">
                  <c:v>0.231852489381904</c:v>
                </c:pt>
                <c:pt idx="382">
                  <c:v>0.212352398277126</c:v>
                </c:pt>
                <c:pt idx="383">
                  <c:v>0.192767369044364</c:v>
                </c:pt>
                <c:pt idx="384">
                  <c:v>0.173105235434182</c:v>
                </c:pt>
                <c:pt idx="385">
                  <c:v>0.153373862037864</c:v>
                </c:pt>
                <c:pt idx="386">
                  <c:v>0.13358114114169</c:v>
                </c:pt>
                <c:pt idx="387">
                  <c:v>0.113734989570117</c:v>
                </c:pt>
                <c:pt idx="388">
                  <c:v>0.0938433455191623</c:v>
                </c:pt>
                <c:pt idx="389">
                  <c:v>0.0739141653812273</c:v>
                </c:pt>
                <c:pt idx="390">
                  <c:v>0.0539554205626497</c:v>
                </c:pt>
                <c:pt idx="391">
                  <c:v>0.0339750942952423</c:v>
                </c:pt>
                <c:pt idx="392">
                  <c:v>0.0139811784431128</c:v>
                </c:pt>
                <c:pt idx="393">
                  <c:v>-0.00601832969398159</c:v>
                </c:pt>
                <c:pt idx="394">
                  <c:v>-0.0260154305794408</c:v>
                </c:pt>
                <c:pt idx="395">
                  <c:v>-0.0460021256395369</c:v>
                </c:pt>
                <c:pt idx="396">
                  <c:v>-0.0659704204627299</c:v>
                </c:pt>
                <c:pt idx="397">
                  <c:v>-0.0859123279973324</c:v>
                </c:pt>
                <c:pt idx="398">
                  <c:v>-0.105819871746218</c:v>
                </c:pt>
                <c:pt idx="399">
                  <c:v>-0.125685088957318</c:v>
                </c:pt>
                <c:pt idx="400">
                  <c:v>-0.145500033808614</c:v>
                </c:pt>
                <c:pt idx="401">
                  <c:v>-0.16525678058636</c:v>
                </c:pt>
                <c:pt idx="402">
                  <c:v>-0.184947426855267</c:v>
                </c:pt>
                <c:pt idx="403">
                  <c:v>-0.204564096619365</c:v>
                </c:pt>
                <c:pt idx="404">
                  <c:v>-0.2240989434723</c:v>
                </c:pt>
                <c:pt idx="405">
                  <c:v>-0.243544153735791</c:v>
                </c:pt>
                <c:pt idx="406">
                  <c:v>-0.262891949585</c:v>
                </c:pt>
                <c:pt idx="407">
                  <c:v>-0.282134592159557</c:v>
                </c:pt>
                <c:pt idx="408">
                  <c:v>-0.301264384658992</c:v>
                </c:pt>
                <c:pt idx="409">
                  <c:v>-0.320273675421368</c:v>
                </c:pt>
                <c:pt idx="410">
                  <c:v>-0.339154860983834</c:v>
                </c:pt>
                <c:pt idx="411">
                  <c:v>-0.357900389123914</c:v>
                </c:pt>
                <c:pt idx="412">
                  <c:v>-0.376502761880283</c:v>
                </c:pt>
                <c:pt idx="413">
                  <c:v>-0.394954538551871</c:v>
                </c:pt>
                <c:pt idx="414">
                  <c:v>-0.413248338674028</c:v>
                </c:pt>
                <c:pt idx="415">
                  <c:v>-0.431376844970621</c:v>
                </c:pt>
                <c:pt idx="416">
                  <c:v>-0.449332806280839</c:v>
                </c:pt>
                <c:pt idx="417">
                  <c:v>-0.467109040459569</c:v>
                </c:pt>
                <c:pt idx="418">
                  <c:v>-0.484698437250152</c:v>
                </c:pt>
                <c:pt idx="419">
                  <c:v>-0.502093961128397</c:v>
                </c:pt>
                <c:pt idx="420">
                  <c:v>-0.519288654116686</c:v>
                </c:pt>
                <c:pt idx="421">
                  <c:v>-0.536275638567084</c:v>
                </c:pt>
                <c:pt idx="422">
                  <c:v>-0.553048119912302</c:v>
                </c:pt>
                <c:pt idx="423">
                  <c:v>-0.569599389383433</c:v>
                </c:pt>
                <c:pt idx="424">
                  <c:v>-0.585922826693367</c:v>
                </c:pt>
                <c:pt idx="425">
                  <c:v>-0.602011902684824</c:v>
                </c:pt>
                <c:pt idx="426">
                  <c:v>-0.617860181941925</c:v>
                </c:pt>
                <c:pt idx="427">
                  <c:v>-0.633461325364275</c:v>
                </c:pt>
                <c:pt idx="428">
                  <c:v>-0.648809092702519</c:v>
                </c:pt>
                <c:pt idx="429">
                  <c:v>-0.663897345054353</c:v>
                </c:pt>
                <c:pt idx="430">
                  <c:v>-0.678720047320012</c:v>
                </c:pt>
                <c:pt idx="431">
                  <c:v>-0.693271270616224</c:v>
                </c:pt>
                <c:pt idx="432">
                  <c:v>-0.707545194647683</c:v>
                </c:pt>
                <c:pt idx="433">
                  <c:v>-0.721536110035093</c:v>
                </c:pt>
                <c:pt idx="434">
                  <c:v>-0.735238420598841</c:v>
                </c:pt>
                <c:pt idx="435">
                  <c:v>-0.748646645597399</c:v>
                </c:pt>
                <c:pt idx="436">
                  <c:v>-0.76175542191954</c:v>
                </c:pt>
                <c:pt idx="437">
                  <c:v>-0.774559506229517</c:v>
                </c:pt>
                <c:pt idx="438">
                  <c:v>-0.787053777064323</c:v>
                </c:pt>
                <c:pt idx="439">
                  <c:v>-0.799233236882215</c:v>
                </c:pt>
                <c:pt idx="440">
                  <c:v>-0.811093014061656</c:v>
                </c:pt>
                <c:pt idx="441">
                  <c:v>-0.8226283648499</c:v>
                </c:pt>
                <c:pt idx="442">
                  <c:v>-0.833834675260437</c:v>
                </c:pt>
                <c:pt idx="443">
                  <c:v>-0.844707462918517</c:v>
                </c:pt>
                <c:pt idx="444">
                  <c:v>-0.855242378854046</c:v>
                </c:pt>
                <c:pt idx="445">
                  <c:v>-0.865435209241112</c:v>
                </c:pt>
                <c:pt idx="446">
                  <c:v>-0.875281877083464</c:v>
                </c:pt>
                <c:pt idx="447">
                  <c:v>-0.884778443845253</c:v>
                </c:pt>
                <c:pt idx="448">
                  <c:v>-0.893921111026392</c:v>
                </c:pt>
                <c:pt idx="449">
                  <c:v>-0.90270622168191</c:v>
                </c:pt>
                <c:pt idx="450">
                  <c:v>-0.911130261884677</c:v>
                </c:pt>
                <c:pt idx="451">
                  <c:v>-0.919189862130932</c:v>
                </c:pt>
                <c:pt idx="452">
                  <c:v>-0.926881798688036</c:v>
                </c:pt>
                <c:pt idx="453">
                  <c:v>-0.934202994883924</c:v>
                </c:pt>
                <c:pt idx="454">
                  <c:v>-0.941150522337732</c:v>
                </c:pt>
                <c:pt idx="455">
                  <c:v>-0.947721602131112</c:v>
                </c:pt>
                <c:pt idx="456">
                  <c:v>-0.953913605919758</c:v>
                </c:pt>
                <c:pt idx="457">
                  <c:v>-0.959724056984716</c:v>
                </c:pt>
                <c:pt idx="458">
                  <c:v>-0.965150631223029</c:v>
                </c:pt>
                <c:pt idx="459">
                  <c:v>-0.970191158077357</c:v>
                </c:pt>
                <c:pt idx="460">
                  <c:v>-0.974843621404164</c:v>
                </c:pt>
                <c:pt idx="461">
                  <c:v>-0.97910616028015</c:v>
                </c:pt>
                <c:pt idx="462">
                  <c:v>-0.982977069746599</c:v>
                </c:pt>
                <c:pt idx="463">
                  <c:v>-0.986454801491336</c:v>
                </c:pt>
                <c:pt idx="464">
                  <c:v>-0.989537964468031</c:v>
                </c:pt>
                <c:pt idx="465">
                  <c:v>-0.992225325452603</c:v>
                </c:pt>
                <c:pt idx="466">
                  <c:v>-0.994515809536489</c:v>
                </c:pt>
                <c:pt idx="467">
                  <c:v>-0.996408500556594</c:v>
                </c:pt>
                <c:pt idx="468">
                  <c:v>-0.997902641461745</c:v>
                </c:pt>
                <c:pt idx="469">
                  <c:v>-0.998997634615504</c:v>
                </c:pt>
                <c:pt idx="470">
                  <c:v>-0.999693042035206</c:v>
                </c:pt>
                <c:pt idx="471">
                  <c:v>-0.999988585567158</c:v>
                </c:pt>
                <c:pt idx="472">
                  <c:v>-0.999884146997886</c:v>
                </c:pt>
                <c:pt idx="473">
                  <c:v>-0.999379768101426</c:v>
                </c:pt>
                <c:pt idx="474">
                  <c:v>-0.998475650622611</c:v>
                </c:pt>
                <c:pt idx="475">
                  <c:v>-0.997172156196378</c:v>
                </c:pt>
                <c:pt idx="476">
                  <c:v>-0.995469806203119</c:v>
                </c:pt>
                <c:pt idx="477">
                  <c:v>-0.993369281560131</c:v>
                </c:pt>
                <c:pt idx="478">
                  <c:v>-0.990871422449267</c:v>
                </c:pt>
                <c:pt idx="479">
                  <c:v>-0.987977227980866</c:v>
                </c:pt>
                <c:pt idx="480">
                  <c:v>-0.984687855794127</c:v>
                </c:pt>
                <c:pt idx="481">
                  <c:v>-0.981004621594066</c:v>
                </c:pt>
                <c:pt idx="482">
                  <c:v>-0.976928998625255</c:v>
                </c:pt>
                <c:pt idx="483">
                  <c:v>-0.97246261708254</c:v>
                </c:pt>
                <c:pt idx="484">
                  <c:v>-0.967607263458988</c:v>
                </c:pt>
                <c:pt idx="485">
                  <c:v>-0.96236487983131</c:v>
                </c:pt>
                <c:pt idx="486">
                  <c:v>-0.95673756308306</c:v>
                </c:pt>
                <c:pt idx="487">
                  <c:v>-0.950727564065908</c:v>
                </c:pt>
                <c:pt idx="488">
                  <c:v>-0.944337286699328</c:v>
                </c:pt>
                <c:pt idx="489">
                  <c:v>-0.937569287009064</c:v>
                </c:pt>
                <c:pt idx="490">
                  <c:v>-0.930426272104753</c:v>
                </c:pt>
                <c:pt idx="491">
                  <c:v>-0.922911099097119</c:v>
                </c:pt>
                <c:pt idx="492">
                  <c:v>-0.915026773955164</c:v>
                </c:pt>
                <c:pt idx="493">
                  <c:v>-0.906776450303821</c:v>
                </c:pt>
                <c:pt idx="494">
                  <c:v>-0.898163428162546</c:v>
                </c:pt>
                <c:pt idx="495">
                  <c:v>-0.889191152625361</c:v>
                </c:pt>
                <c:pt idx="496">
                  <c:v>-0.879863212482849</c:v>
                </c:pt>
                <c:pt idx="497">
                  <c:v>-0.870183338786697</c:v>
                </c:pt>
                <c:pt idx="498">
                  <c:v>-0.86015540335732</c:v>
                </c:pt>
                <c:pt idx="499">
                  <c:v>-0.849783417235186</c:v>
                </c:pt>
                <c:pt idx="500">
                  <c:v>-0.839071529076452</c:v>
                </c:pt>
                <c:pt idx="501">
                  <c:v>-0.82802402349356</c:v>
                </c:pt>
                <c:pt idx="502">
                  <c:v>-0.816645319341443</c:v>
                </c:pt>
                <c:pt idx="503">
                  <c:v>-0.804939967950047</c:v>
                </c:pt>
                <c:pt idx="504">
                  <c:v>-0.792912651303862</c:v>
                </c:pt>
                <c:pt idx="505">
                  <c:v>-0.780568180169184</c:v>
                </c:pt>
                <c:pt idx="506">
                  <c:v>-0.767911492169874</c:v>
                </c:pt>
                <c:pt idx="507">
                  <c:v>-0.754947649812379</c:v>
                </c:pt>
                <c:pt idx="508">
                  <c:v>-0.741681838460795</c:v>
                </c:pt>
                <c:pt idx="509">
                  <c:v>-0.728119364262786</c:v>
                </c:pt>
                <c:pt idx="510">
                  <c:v>-0.7142656520272</c:v>
                </c:pt>
                <c:pt idx="511">
                  <c:v>-0.700126243054217</c:v>
                </c:pt>
                <c:pt idx="512">
                  <c:v>-0.685706792918906</c:v>
                </c:pt>
                <c:pt idx="513">
                  <c:v>-0.671013069209063</c:v>
                </c:pt>
                <c:pt idx="514">
                  <c:v>-0.656050949218258</c:v>
                </c:pt>
                <c:pt idx="515">
                  <c:v>-0.640826417594993</c:v>
                </c:pt>
                <c:pt idx="516">
                  <c:v>-0.62534556394893</c:v>
                </c:pt>
                <c:pt idx="517">
                  <c:v>-0.609614580415118</c:v>
                </c:pt>
                <c:pt idx="518">
                  <c:v>-0.593639759177225</c:v>
                </c:pt>
                <c:pt idx="519">
                  <c:v>-0.577427489950751</c:v>
                </c:pt>
                <c:pt idx="520">
                  <c:v>-0.560984257427229</c:v>
                </c:pt>
                <c:pt idx="521">
                  <c:v>-0.544316638680426</c:v>
                </c:pt>
                <c:pt idx="522">
                  <c:v>-0.52743130053561</c:v>
                </c:pt>
                <c:pt idx="523">
                  <c:v>-0.510334996902901</c:v>
                </c:pt>
                <c:pt idx="524">
                  <c:v>-0.493034566075809</c:v>
                </c:pt>
                <c:pt idx="525">
                  <c:v>-0.475536927995992</c:v>
                </c:pt>
                <c:pt idx="526">
                  <c:v>-0.457849081485386</c:v>
                </c:pt>
                <c:pt idx="527">
                  <c:v>-0.439978101446758</c:v>
                </c:pt>
                <c:pt idx="528">
                  <c:v>-0.421931136033846</c:v>
                </c:pt>
                <c:pt idx="529">
                  <c:v>-0.403715403792196</c:v>
                </c:pt>
                <c:pt idx="530">
                  <c:v>-0.38533819077183</c:v>
                </c:pt>
                <c:pt idx="531">
                  <c:v>-0.366806847612928</c:v>
                </c:pt>
                <c:pt idx="532">
                  <c:v>-0.348128786605673</c:v>
                </c:pt>
                <c:pt idx="533">
                  <c:v>-0.329311478725432</c:v>
                </c:pt>
                <c:pt idx="534">
                  <c:v>-0.310362450644462</c:v>
                </c:pt>
                <c:pt idx="535">
                  <c:v>-0.291289281721345</c:v>
                </c:pt>
                <c:pt idx="536">
                  <c:v>-0.272099600969344</c:v>
                </c:pt>
                <c:pt idx="537">
                  <c:v>-0.252801084004902</c:v>
                </c:pt>
                <c:pt idx="538">
                  <c:v>-0.233401449977495</c:v>
                </c:pt>
                <c:pt idx="539">
                  <c:v>-0.213908458482075</c:v>
                </c:pt>
                <c:pt idx="540">
                  <c:v>-0.194329906455335</c:v>
                </c:pt>
                <c:pt idx="541">
                  <c:v>-0.174673625057045</c:v>
                </c:pt>
                <c:pt idx="542">
                  <c:v>-0.154947476537683</c:v>
                </c:pt>
                <c:pt idx="543">
                  <c:v>-0.135159351093645</c:v>
                </c:pt>
                <c:pt idx="544">
                  <c:v>-0.115317163711268</c:v>
                </c:pt>
                <c:pt idx="545">
                  <c:v>-0.0954288510009506</c:v>
                </c:pt>
                <c:pt idx="546">
                  <c:v>-0.0755023680226002</c:v>
                </c:pt>
                <c:pt idx="547">
                  <c:v>-0.0555456851037256</c:v>
                </c:pt>
                <c:pt idx="548">
                  <c:v>-0.0355667846514069</c:v>
                </c:pt>
                <c:pt idx="549">
                  <c:v>-0.015573657959447</c:v>
                </c:pt>
                <c:pt idx="550">
                  <c:v>0.00442569798805078</c:v>
                </c:pt>
                <c:pt idx="551">
                  <c:v>0.0244232837153618</c:v>
                </c:pt>
                <c:pt idx="552">
                  <c:v>0.0444111004548262</c:v>
                </c:pt>
                <c:pt idx="553">
                  <c:v>0.0643811533462505</c:v>
                </c:pt>
                <c:pt idx="554">
                  <c:v>0.0843254546347384</c:v>
                </c:pt>
                <c:pt idx="555">
                  <c:v>0.104236026865697</c:v>
                </c:pt>
                <c:pt idx="556">
                  <c:v>0.124104906075704</c:v>
                </c:pt>
                <c:pt idx="557">
                  <c:v>0.143924144977993</c:v>
                </c:pt>
                <c:pt idx="558">
                  <c:v>0.163685816141252</c:v>
                </c:pt>
                <c:pt idx="559">
                  <c:v>0.183382015160503</c:v>
                </c:pt>
                <c:pt idx="560">
                  <c:v>0.20300486381875</c:v>
                </c:pt>
                <c:pt idx="561">
                  <c:v>0.222546513238168</c:v>
                </c:pt>
                <c:pt idx="562">
                  <c:v>0.241999147019535</c:v>
                </c:pt>
                <c:pt idx="563">
                  <c:v>0.261354984368707</c:v>
                </c:pt>
                <c:pt idx="564">
                  <c:v>0.280606283208818</c:v>
                </c:pt>
                <c:pt idx="565">
                  <c:v>0.299745343277015</c:v>
                </c:pt>
                <c:pt idx="566">
                  <c:v>0.31876450920445</c:v>
                </c:pt>
                <c:pt idx="567">
                  <c:v>0.337656173578341</c:v>
                </c:pt>
                <c:pt idx="568">
                  <c:v>0.356412779984822</c:v>
                </c:pt>
                <c:pt idx="569">
                  <c:v>0.375026826031418</c:v>
                </c:pt>
                <c:pt idx="570">
                  <c:v>0.393490866347891</c:v>
                </c:pt>
                <c:pt idx="571">
                  <c:v>0.4117975155643</c:v>
                </c:pt>
                <c:pt idx="572">
                  <c:v>0.429939451265043</c:v>
                </c:pt>
                <c:pt idx="573">
                  <c:v>0.447909416917731</c:v>
                </c:pt>
                <c:pt idx="574">
                  <c:v>0.465700224775697</c:v>
                </c:pt>
                <c:pt idx="575">
                  <c:v>0.483304758753006</c:v>
                </c:pt>
                <c:pt idx="576">
                  <c:v>0.500715977270791</c:v>
                </c:pt>
                <c:pt idx="577">
                  <c:v>0.517926916073792</c:v>
                </c:pt>
                <c:pt idx="578">
                  <c:v>0.534930691015965</c:v>
                </c:pt>
                <c:pt idx="579">
                  <c:v>0.551720500814045</c:v>
                </c:pt>
                <c:pt idx="580">
                  <c:v>0.568289629767974</c:v>
                </c:pt>
                <c:pt idx="581">
                  <c:v>0.584631450447089</c:v>
                </c:pt>
                <c:pt idx="582">
                  <c:v>0.60073942634101</c:v>
                </c:pt>
                <c:pt idx="583">
                  <c:v>0.616607114474145</c:v>
                </c:pt>
                <c:pt idx="584">
                  <c:v>0.632228167982809</c:v>
                </c:pt>
                <c:pt idx="585">
                  <c:v>0.647596338653876</c:v>
                </c:pt>
                <c:pt idx="586">
                  <c:v>0.662705479423986</c:v>
                </c:pt>
                <c:pt idx="587">
                  <c:v>0.67754954683828</c:v>
                </c:pt>
                <c:pt idx="588">
                  <c:v>0.692122603467712</c:v>
                </c:pt>
                <c:pt idx="589">
                  <c:v>0.706418820283935</c:v>
                </c:pt>
                <c:pt idx="590">
                  <c:v>0.720432478990839</c:v>
                </c:pt>
                <c:pt idx="591">
                  <c:v>0.734157974311783</c:v>
                </c:pt>
                <c:pt idx="592">
                  <c:v>0.747589816231644</c:v>
                </c:pt>
                <c:pt idx="593">
                  <c:v>0.760722632192745</c:v>
                </c:pt>
                <c:pt idx="594">
                  <c:v>0.773551169243802</c:v>
                </c:pt>
                <c:pt idx="595">
                  <c:v>0.786070296141039</c:v>
                </c:pt>
                <c:pt idx="596">
                  <c:v>0.798275005400617</c:v>
                </c:pt>
                <c:pt idx="597">
                  <c:v>0.81016041530156</c:v>
                </c:pt>
                <c:pt idx="598">
                  <c:v>0.821721771838378</c:v>
                </c:pt>
                <c:pt idx="599">
                  <c:v>0.832954450622604</c:v>
                </c:pt>
                <c:pt idx="600">
                  <c:v>0.843853958732492</c:v>
                </c:pt>
                <c:pt idx="601">
                  <c:v>0.854415936510123</c:v>
                </c:pt>
                <c:pt idx="602">
                  <c:v>0.864636159305211</c:v>
                </c:pt>
                <c:pt idx="603">
                  <c:v>0.874510539164906</c:v>
                </c:pt>
                <c:pt idx="604">
                  <c:v>0.884035126468919</c:v>
                </c:pt>
                <c:pt idx="605">
                  <c:v>0.893206111509322</c:v>
                </c:pt>
                <c:pt idx="606">
                  <c:v>0.902019826014378</c:v>
                </c:pt>
                <c:pt idx="607">
                  <c:v>0.9104727446158</c:v>
                </c:pt>
                <c:pt idx="608">
                  <c:v>0.918561486258849</c:v>
                </c:pt>
                <c:pt idx="609">
                  <c:v>0.926282815554718</c:v>
                </c:pt>
                <c:pt idx="610">
                  <c:v>0.933633644074637</c:v>
                </c:pt>
                <c:pt idx="611">
                  <c:v>0.94061103158521</c:v>
                </c:pt>
                <c:pt idx="612">
                  <c:v>0.947212187224462</c:v>
                </c:pt>
                <c:pt idx="613">
                  <c:v>0.953434470618151</c:v>
                </c:pt>
                <c:pt idx="614">
                  <c:v>0.959275392935883</c:v>
                </c:pt>
                <c:pt idx="615">
                  <c:v>0.96473261788661</c:v>
                </c:pt>
                <c:pt idx="616">
                  <c:v>0.969803962653111</c:v>
                </c:pt>
                <c:pt idx="617">
                  <c:v>0.974487398765098</c:v>
                </c:pt>
                <c:pt idx="618">
                  <c:v>0.978781052910571</c:v>
                </c:pt>
                <c:pt idx="619">
                  <c:v>0.982683207685121</c:v>
                </c:pt>
                <c:pt idx="620">
                  <c:v>0.986192302278864</c:v>
                </c:pt>
                <c:pt idx="621">
                  <c:v>0.98930693310075</c:v>
                </c:pt>
                <c:pt idx="622">
                  <c:v>0.99202585433998</c:v>
                </c:pt>
                <c:pt idx="623">
                  <c:v>0.994347978464309</c:v>
                </c:pt>
                <c:pt idx="624">
                  <c:v>0.996272376655049</c:v>
                </c:pt>
                <c:pt idx="625">
                  <c:v>0.997798279178581</c:v>
                </c:pt>
                <c:pt idx="626">
                  <c:v>0.998925075694241</c:v>
                </c:pt>
                <c:pt idx="627">
                  <c:v>0.999652315498447</c:v>
                </c:pt>
                <c:pt idx="628">
                  <c:v>0.999979707704973</c:v>
                </c:pt>
                <c:pt idx="629">
                  <c:v>0.999907121361303</c:v>
                </c:pt>
                <c:pt idx="630">
                  <c:v>0.999434585501005</c:v>
                </c:pt>
                <c:pt idx="631">
                  <c:v>0.998562289132123</c:v>
                </c:pt>
                <c:pt idx="632">
                  <c:v>0.997290581161575</c:v>
                </c:pt>
                <c:pt idx="633">
                  <c:v>0.995619970255593</c:v>
                </c:pt>
                <c:pt idx="634">
                  <c:v>0.993551124636264</c:v>
                </c:pt>
                <c:pt idx="635">
                  <c:v>0.991084871814253</c:v>
                </c:pt>
                <c:pt idx="636">
                  <c:v>0.988222198257805</c:v>
                </c:pt>
                <c:pt idx="637">
                  <c:v>0.984964248998174</c:v>
                </c:pt>
                <c:pt idx="638">
                  <c:v>0.981312327171625</c:v>
                </c:pt>
                <c:pt idx="639">
                  <c:v>0.977267893498198</c:v>
                </c:pt>
                <c:pt idx="640">
                  <c:v>0.972832565697435</c:v>
                </c:pt>
                <c:pt idx="641">
                  <c:v>0.968008117841322</c:v>
                </c:pt>
                <c:pt idx="642">
                  <c:v>0.962796479644676</c:v>
                </c:pt>
                <c:pt idx="643">
                  <c:v>0.957199735693287</c:v>
                </c:pt>
                <c:pt idx="644">
                  <c:v>0.951220124610112</c:v>
                </c:pt>
                <c:pt idx="645">
                  <c:v>0.944860038159861</c:v>
                </c:pt>
                <c:pt idx="646">
                  <c:v>0.938122020292311</c:v>
                </c:pt>
                <c:pt idx="647">
                  <c:v>0.931008766124771</c:v>
                </c:pt>
                <c:pt idx="648">
                  <c:v>0.923523120864065</c:v>
                </c:pt>
                <c:pt idx="649">
                  <c:v>0.915668078668492</c:v>
                </c:pt>
                <c:pt idx="650">
                  <c:v>0.907446781450196</c:v>
                </c:pt>
                <c:pt idx="651">
                  <c:v>0.898862517618449</c:v>
                </c:pt>
                <c:pt idx="652">
                  <c:v>0.889918720764329</c:v>
                </c:pt>
                <c:pt idx="653">
                  <c:v>0.880618968287327</c:v>
                </c:pt>
                <c:pt idx="654">
                  <c:v>0.870966979964441</c:v>
                </c:pt>
                <c:pt idx="655">
                  <c:v>0.860966616462306</c:v>
                </c:pt>
                <c:pt idx="656">
                  <c:v>0.850621877792989</c:v>
                </c:pt>
                <c:pt idx="657">
                  <c:v>0.839936901714028</c:v>
                </c:pt>
                <c:pt idx="658">
                  <c:v>0.828915962073391</c:v>
                </c:pt>
                <c:pt idx="659">
                  <c:v>0.81756346709999</c:v>
                </c:pt>
                <c:pt idx="660">
                  <c:v>0.805883957640451</c:v>
                </c:pt>
                <c:pt idx="661">
                  <c:v>0.79388210534283</c:v>
                </c:pt>
                <c:pt idx="662">
                  <c:v>0.781562710788027</c:v>
                </c:pt>
                <c:pt idx="663">
                  <c:v>0.768930701569605</c:v>
                </c:pt>
                <c:pt idx="664">
                  <c:v>0.755991130322829</c:v>
                </c:pt>
                <c:pt idx="665">
                  <c:v>0.742749172703669</c:v>
                </c:pt>
                <c:pt idx="666">
                  <c:v>0.72921012531862</c:v>
                </c:pt>
                <c:pt idx="667">
                  <c:v>0.715379403606115</c:v>
                </c:pt>
                <c:pt idx="668">
                  <c:v>0.701262539670433</c:v>
                </c:pt>
                <c:pt idx="669">
                  <c:v>0.686865180068923</c:v>
                </c:pt>
                <c:pt idx="670">
                  <c:v>0.672193083553468</c:v>
                </c:pt>
                <c:pt idx="671">
                  <c:v>0.657252118767046</c:v>
                </c:pt>
                <c:pt idx="672">
                  <c:v>0.642048261896362</c:v>
                </c:pt>
                <c:pt idx="673">
                  <c:v>0.626587594281448</c:v>
                </c:pt>
                <c:pt idx="674">
                  <c:v>0.610876299983212</c:v>
                </c:pt>
                <c:pt idx="675">
                  <c:v>0.594920663309892</c:v>
                </c:pt>
                <c:pt idx="676">
                  <c:v>0.578727066303418</c:v>
                </c:pt>
                <c:pt idx="677">
                  <c:v>0.56230198618668</c:v>
                </c:pt>
                <c:pt idx="678">
                  <c:v>0.545651992772726</c:v>
                </c:pt>
                <c:pt idx="679">
                  <c:v>0.528783745836927</c:v>
                </c:pt>
                <c:pt idx="680">
                  <c:v>0.511703992453149</c:v>
                </c:pt>
                <c:pt idx="681">
                  <c:v>0.494419564295019</c:v>
                </c:pt>
                <c:pt idx="682">
                  <c:v>0.476937374903342</c:v>
                </c:pt>
                <c:pt idx="683">
                  <c:v>0.459264416920786</c:v>
                </c:pt>
                <c:pt idx="684">
                  <c:v>0.441407759294906</c:v>
                </c:pt>
                <c:pt idx="685">
                  <c:v>0.423374544450665</c:v>
                </c:pt>
                <c:pt idx="686">
                  <c:v>0.405171985433562</c:v>
                </c:pt>
                <c:pt idx="687">
                  <c:v>0.386807363024508</c:v>
                </c:pt>
                <c:pt idx="688">
                  <c:v>0.368288022827607</c:v>
                </c:pt>
                <c:pt idx="689">
                  <c:v>0.349621372332016</c:v>
                </c:pt>
                <c:pt idx="690">
                  <c:v>0.330814877949047</c:v>
                </c:pt>
                <c:pt idx="691">
                  <c:v>0.311876062025706</c:v>
                </c:pt>
                <c:pt idx="692">
                  <c:v>0.292812499835847</c:v>
                </c:pt>
                <c:pt idx="693">
                  <c:v>0.273631816550168</c:v>
                </c:pt>
                <c:pt idx="694">
                  <c:v>0.254341684186244</c:v>
                </c:pt>
                <c:pt idx="695">
                  <c:v>0.234949818539823</c:v>
                </c:pt>
                <c:pt idx="696">
                  <c:v>0.215463976098609</c:v>
                </c:pt>
                <c:pt idx="697">
                  <c:v>0.19589195093977</c:v>
                </c:pt>
                <c:pt idx="698">
                  <c:v>0.176241571612412</c:v>
                </c:pt>
                <c:pt idx="699">
                  <c:v>0.156520698006267</c:v>
                </c:pt>
                <c:pt idx="700">
                  <c:v>0.136737218207834</c:v>
                </c:pt>
                <c:pt idx="701">
                  <c:v>0.116899045345256</c:v>
                </c:pt>
                <c:pt idx="702">
                  <c:v>0.0970141144231734</c:v>
                </c:pt>
                <c:pt idx="703">
                  <c:v>0.0770903791488241</c:v>
                </c:pt>
                <c:pt idx="704">
                  <c:v>0.0571358087506751</c:v>
                </c:pt>
                <c:pt idx="705">
                  <c:v>0.0371583847908264</c:v>
                </c:pt>
                <c:pt idx="706">
                  <c:v>0.0171660979724999</c:v>
                </c:pt>
                <c:pt idx="707">
                  <c:v>-0.00283305505613911</c:v>
                </c:pt>
                <c:pt idx="708">
                  <c:v>-0.0228310749005275</c:v>
                </c:pt>
                <c:pt idx="709">
                  <c:v>-0.0428199626193659</c:v>
                </c:pt>
                <c:pt idx="710">
                  <c:v>-0.0627917229240818</c:v>
                </c:pt>
                <c:pt idx="711">
                  <c:v>-0.0827383673768416</c:v>
                </c:pt>
                <c:pt idx="712">
                  <c:v>-0.102651917585812</c:v>
                </c:pt>
                <c:pt idx="713">
                  <c:v>-0.122524408396423</c:v>
                </c:pt>
                <c:pt idx="714">
                  <c:v>-0.142347891077312</c:v>
                </c:pt>
                <c:pt idx="715">
                  <c:v>-0.162114436499718</c:v>
                </c:pt>
                <c:pt idx="716">
                  <c:v>-0.18181613830902</c:v>
                </c:pt>
                <c:pt idx="717">
                  <c:v>-0.201445116087181</c:v>
                </c:pt>
                <c:pt idx="718">
                  <c:v>-0.220993518504806</c:v>
                </c:pt>
                <c:pt idx="719">
                  <c:v>-0.240453526461572</c:v>
                </c:pt>
                <c:pt idx="720">
                  <c:v>-0.259817356213756</c:v>
                </c:pt>
                <c:pt idx="721">
                  <c:v>-0.279077262487639</c:v>
                </c:pt>
                <c:pt idx="722">
                  <c:v>-0.298225541577508</c:v>
                </c:pt>
                <c:pt idx="723">
                  <c:v>-0.317254534427036</c:v>
                </c:pt>
                <c:pt idx="724">
                  <c:v>-0.336156629692795</c:v>
                </c:pt>
                <c:pt idx="725">
                  <c:v>-0.354924266788705</c:v>
                </c:pt>
                <c:pt idx="726">
                  <c:v>-0.37354993891016</c:v>
                </c:pt>
                <c:pt idx="727">
                  <c:v>-0.392026196036651</c:v>
                </c:pt>
                <c:pt idx="728">
                  <c:v>-0.410345647911675</c:v>
                </c:pt>
                <c:pt idx="729">
                  <c:v>-0.428500966998735</c:v>
                </c:pt>
                <c:pt idx="730">
                  <c:v>-0.446484891412266</c:v>
                </c:pt>
                <c:pt idx="731">
                  <c:v>-0.464290227822284</c:v>
                </c:pt>
                <c:pt idx="732">
                  <c:v>-0.481909854331628</c:v>
                </c:pt>
                <c:pt idx="733">
                  <c:v>-0.499336723324618</c:v>
                </c:pt>
                <c:pt idx="734">
                  <c:v>-0.516563864286012</c:v>
                </c:pt>
                <c:pt idx="735">
                  <c:v>-0.533584386589118</c:v>
                </c:pt>
                <c:pt idx="736">
                  <c:v>-0.550391482251953</c:v>
                </c:pt>
                <c:pt idx="737">
                  <c:v>-0.566978428660341</c:v>
                </c:pt>
                <c:pt idx="738">
                  <c:v>-0.583338591256877</c:v>
                </c:pt>
                <c:pt idx="739">
                  <c:v>-0.599465426194654</c:v>
                </c:pt>
                <c:pt idx="740">
                  <c:v>-0.615352482954721</c:v>
                </c:pt>
                <c:pt idx="741">
                  <c:v>-0.630993406926194</c:v>
                </c:pt>
                <c:pt idx="742">
                  <c:v>-0.646381941948031</c:v>
                </c:pt>
                <c:pt idx="743">
                  <c:v>-0.661511932811399</c:v>
                </c:pt>
                <c:pt idx="744">
                  <c:v>-0.676377327721685</c:v>
                </c:pt>
                <c:pt idx="745">
                  <c:v>-0.690972180719126</c:v>
                </c:pt>
                <c:pt idx="746">
                  <c:v>-0.705290654057118</c:v>
                </c:pt>
                <c:pt idx="747">
                  <c:v>-0.719327020537238</c:v>
                </c:pt>
                <c:pt idx="748">
                  <c:v>-0.733075665800043</c:v>
                </c:pt>
                <c:pt idx="749">
                  <c:v>-0.746531090570739</c:v>
                </c:pt>
                <c:pt idx="750">
                  <c:v>-0.759687912858821</c:v>
                </c:pt>
                <c:pt idx="751">
                  <c:v>-0.772540870110797</c:v>
                </c:pt>
                <c:pt idx="752">
                  <c:v>-0.785084821315137</c:v>
                </c:pt>
                <c:pt idx="753">
                  <c:v>-0.797314749058609</c:v>
                </c:pt>
                <c:pt idx="754">
                  <c:v>-0.809225761533179</c:v>
                </c:pt>
                <c:pt idx="755">
                  <c:v>-0.820813094492668</c:v>
                </c:pt>
                <c:pt idx="756">
                  <c:v>-0.832072113158389</c:v>
                </c:pt>
                <c:pt idx="757">
                  <c:v>-0.842998314072995</c:v>
                </c:pt>
                <c:pt idx="758">
                  <c:v>-0.853587326901797</c:v>
                </c:pt>
                <c:pt idx="759">
                  <c:v>-0.863834916180852</c:v>
                </c:pt>
                <c:pt idx="760">
                  <c:v>-0.87373698301108</c:v>
                </c:pt>
                <c:pt idx="761">
                  <c:v>-0.883289566697775</c:v>
                </c:pt>
                <c:pt idx="762">
                  <c:v>-0.892488846334828</c:v>
                </c:pt>
                <c:pt idx="763">
                  <c:v>-0.901331142333039</c:v>
                </c:pt>
                <c:pt idx="764">
                  <c:v>-0.909812917891906</c:v>
                </c:pt>
                <c:pt idx="765">
                  <c:v>-0.917930780414293</c:v>
                </c:pt>
                <c:pt idx="766">
                  <c:v>-0.925681482863428</c:v>
                </c:pt>
                <c:pt idx="767">
                  <c:v>-0.933061925061673</c:v>
                </c:pt>
                <c:pt idx="768">
                  <c:v>-0.940069154930553</c:v>
                </c:pt>
                <c:pt idx="769">
                  <c:v>-0.94670036967155</c:v>
                </c:pt>
                <c:pt idx="770">
                  <c:v>-0.95295291688718</c:v>
                </c:pt>
                <c:pt idx="771">
                  <c:v>-0.958824295641926</c:v>
                </c:pt>
                <c:pt idx="772">
                  <c:v>-0.964312157462568</c:v>
                </c:pt>
                <c:pt idx="773">
                  <c:v>-0.969414307277549</c:v>
                </c:pt>
                <c:pt idx="774">
                  <c:v>-0.974128704294971</c:v>
                </c:pt>
                <c:pt idx="775">
                  <c:v>-0.978453462818884</c:v>
                </c:pt>
                <c:pt idx="776">
                  <c:v>-0.982386853003542</c:v>
                </c:pt>
                <c:pt idx="777">
                  <c:v>-0.985927301545316</c:v>
                </c:pt>
                <c:pt idx="778">
                  <c:v>-0.989073392311993</c:v>
                </c:pt>
                <c:pt idx="779">
                  <c:v>-0.991823866909215</c:v>
                </c:pt>
                <c:pt idx="780">
                  <c:v>-0.994177625183815</c:v>
                </c:pt>
                <c:pt idx="781">
                  <c:v>-0.996133725663867</c:v>
                </c:pt>
                <c:pt idx="782">
                  <c:v>-0.997691385935259</c:v>
                </c:pt>
                <c:pt idx="783">
                  <c:v>-0.998849982954651</c:v>
                </c:pt>
                <c:pt idx="784">
                  <c:v>-0.999609053298684</c:v>
                </c:pt>
                <c:pt idx="785">
                  <c:v>-0.99996829334934</c:v>
                </c:pt>
                <c:pt idx="786">
                  <c:v>-0.999927559415389</c:v>
                </c:pt>
                <c:pt idx="787">
                  <c:v>-0.999486867789862</c:v>
                </c:pt>
                <c:pt idx="788">
                  <c:v>-0.998646394743533</c:v>
                </c:pt>
                <c:pt idx="789">
                  <c:v>-0.997406476454414</c:v>
                </c:pt>
                <c:pt idx="790">
                  <c:v>-0.995767608873288</c:v>
                </c:pt>
                <c:pt idx="791">
                  <c:v>-0.993730447525339</c:v>
                </c:pt>
                <c:pt idx="792">
                  <c:v>-0.991295807247941</c:v>
                </c:pt>
                <c:pt idx="793">
                  <c:v>-0.988464661864746</c:v>
                </c:pt>
                <c:pt idx="794">
                  <c:v>-0.985238143796157</c:v>
                </c:pt>
                <c:pt idx="795">
                  <c:v>-0.981617543606384</c:v>
                </c:pt>
                <c:pt idx="796">
                  <c:v>-0.977604309487228</c:v>
                </c:pt>
                <c:pt idx="797">
                  <c:v>-0.973200046678827</c:v>
                </c:pt>
                <c:pt idx="798">
                  <c:v>-0.968406516827582</c:v>
                </c:pt>
                <c:pt idx="799">
                  <c:v>-0.963225637281521</c:v>
                </c:pt>
                <c:pt idx="800">
                  <c:v>-0.957659480323385</c:v>
                </c:pt>
                <c:pt idx="801">
                  <c:v>-0.951710272341742</c:v>
                </c:pt>
                <c:pt idx="802">
                  <c:v>-0.945380392940463</c:v>
                </c:pt>
                <c:pt idx="803">
                  <c:v>-0.938672373986912</c:v>
                </c:pt>
                <c:pt idx="804">
                  <c:v>-0.931588898599232</c:v>
                </c:pt>
                <c:pt idx="805">
                  <c:v>-0.92413280007313</c:v>
                </c:pt>
                <c:pt idx="806">
                  <c:v>-0.916307060748606</c:v>
                </c:pt>
                <c:pt idx="807">
                  <c:v>-0.908114810817047</c:v>
                </c:pt>
                <c:pt idx="808">
                  <c:v>-0.899559327069198</c:v>
                </c:pt>
                <c:pt idx="809">
                  <c:v>-0.890644031584486</c:v>
                </c:pt>
                <c:pt idx="810">
                  <c:v>-0.881372490362235</c:v>
                </c:pt>
                <c:pt idx="811">
                  <c:v>-0.871748411895315</c:v>
                </c:pt>
                <c:pt idx="812">
                  <c:v>-0.861775645686795</c:v>
                </c:pt>
                <c:pt idx="813">
                  <c:v>-0.851458180710187</c:v>
                </c:pt>
                <c:pt idx="814">
                  <c:v>-0.840800143813921</c:v>
                </c:pt>
                <c:pt idx="815">
                  <c:v>-0.829805798070649</c:v>
                </c:pt>
                <c:pt idx="816">
                  <c:v>-0.818479541072078</c:v>
                </c:pt>
                <c:pt idx="817">
                  <c:v>-0.806825903169994</c:v>
                </c:pt>
                <c:pt idx="818">
                  <c:v>-0.794849545664176</c:v>
                </c:pt>
                <c:pt idx="819">
                  <c:v>-0.782555258937946</c:v>
                </c:pt>
                <c:pt idx="820">
                  <c:v>-0.769947960542072</c:v>
                </c:pt>
                <c:pt idx="821">
                  <c:v>-0.757032693227814</c:v>
                </c:pt>
                <c:pt idx="822">
                  <c:v>-0.743814622929902</c:v>
                </c:pt>
                <c:pt idx="823">
                  <c:v>-0.730299036700214</c:v>
                </c:pt>
                <c:pt idx="824">
                  <c:v>-0.716491340593037</c:v>
                </c:pt>
                <c:pt idx="825">
                  <c:v>-0.702397057502713</c:v>
                </c:pt>
                <c:pt idx="826">
                  <c:v>-0.688021824954558</c:v>
                </c:pt>
                <c:pt idx="827">
                  <c:v>-0.673371392849922</c:v>
                </c:pt>
                <c:pt idx="828">
                  <c:v>-0.658451621166312</c:v>
                </c:pt>
                <c:pt idx="829">
                  <c:v>-0.643268477613474</c:v>
                </c:pt>
                <c:pt idx="830">
                  <c:v>-0.627828035246386</c:v>
                </c:pt>
                <c:pt idx="831">
                  <c:v>-0.612136470036131</c:v>
                </c:pt>
                <c:pt idx="832">
                  <c:v>-0.596200058399572</c:v>
                </c:pt>
                <c:pt idx="833">
                  <c:v>-0.580025174688882</c:v>
                </c:pt>
                <c:pt idx="834">
                  <c:v>-0.563618288641882</c:v>
                </c:pt>
                <c:pt idx="835">
                  <c:v>-0.546985962794236</c:v>
                </c:pt>
                <c:pt idx="836">
                  <c:v>-0.530134849854521</c:v>
                </c:pt>
                <c:pt idx="837">
                  <c:v>-0.513071690043234</c:v>
                </c:pt>
                <c:pt idx="838">
                  <c:v>-0.495803308396792</c:v>
                </c:pt>
                <c:pt idx="839">
                  <c:v>-0.478336612037616</c:v>
                </c:pt>
                <c:pt idx="840">
                  <c:v>-0.460678587411362</c:v>
                </c:pt>
                <c:pt idx="841">
                  <c:v>-0.442836297492443</c:v>
                </c:pt>
                <c:pt idx="842">
                  <c:v>-0.424816878958933</c:v>
                </c:pt>
                <c:pt idx="843">
                  <c:v>-0.406627539337988</c:v>
                </c:pt>
                <c:pt idx="844">
                  <c:v>-0.388275554122936</c:v>
                </c:pt>
                <c:pt idx="845">
                  <c:v>-0.369768263863173</c:v>
                </c:pt>
                <c:pt idx="846">
                  <c:v>-0.35111307122804</c:v>
                </c:pt>
                <c:pt idx="847">
                  <c:v>-0.332317438045863</c:v>
                </c:pt>
                <c:pt idx="848">
                  <c:v>-0.313388882319309</c:v>
                </c:pt>
                <c:pt idx="849">
                  <c:v>-0.29433497521829</c:v>
                </c:pt>
                <c:pt idx="850">
                  <c:v>-0.275163338051597</c:v>
                </c:pt>
                <c:pt idx="851">
                  <c:v>-0.255881639218479</c:v>
                </c:pt>
                <c:pt idx="852">
                  <c:v>-0.236497591141384</c:v>
                </c:pt>
                <c:pt idx="853">
                  <c:v>-0.217018947181091</c:v>
                </c:pt>
                <c:pt idx="854">
                  <c:v>-0.197453498535473</c:v>
                </c:pt>
                <c:pt idx="855">
                  <c:v>-0.177809071123116</c:v>
                </c:pt>
                <c:pt idx="856">
                  <c:v>-0.158093522453069</c:v>
                </c:pt>
                <c:pt idx="857">
                  <c:v>-0.138314738481926</c:v>
                </c:pt>
                <c:pt idx="858">
                  <c:v>-0.118480630459562</c:v>
                </c:pt>
                <c:pt idx="859">
                  <c:v>-0.0985991317647353</c:v>
                </c:pt>
                <c:pt idx="860">
                  <c:v>-0.0786781947318401</c:v>
                </c:pt>
                <c:pt idx="861">
                  <c:v>-0.0587257874700809</c:v>
                </c:pt>
                <c:pt idx="862">
                  <c:v>-0.0387498906763337</c:v>
                </c:pt>
                <c:pt idx="863">
                  <c:v>-0.0187584944429707</c:v>
                </c:pt>
                <c:pt idx="864">
                  <c:v>0.00124040493805602</c:v>
                </c:pt>
                <c:pt idx="865">
                  <c:v>0.021238808173646</c:v>
                </c:pt>
                <c:pt idx="866">
                  <c:v>0.0412287161691469</c:v>
                </c:pt>
                <c:pt idx="867">
                  <c:v>0.061202133227889</c:v>
                </c:pt>
                <c:pt idx="868">
                  <c:v>0.0811510702493575</c:v>
                </c:pt>
                <c:pt idx="869">
                  <c:v>0.101067547924726</c:v>
                </c:pt>
                <c:pt idx="870">
                  <c:v>0.120943599928474</c:v>
                </c:pt>
                <c:pt idx="871">
                  <c:v>0.140771276104814</c:v>
                </c:pt>
                <c:pt idx="872">
                  <c:v>0.160542645647634</c:v>
                </c:pt>
                <c:pt idx="873">
                  <c:v>0.180249800272735</c:v>
                </c:pt>
                <c:pt idx="874">
                  <c:v>0.199884857381025</c:v>
                </c:pt>
                <c:pt idx="875">
                  <c:v>0.219439963211459</c:v>
                </c:pt>
                <c:pt idx="876">
                  <c:v>0.238907295982436</c:v>
                </c:pt>
                <c:pt idx="877">
                  <c:v>0.258279069020408</c:v>
                </c:pt>
                <c:pt idx="878">
                  <c:v>0.277547533874446</c:v>
                </c:pt>
                <c:pt idx="879">
                  <c:v>0.296704983415519</c:v>
                </c:pt>
                <c:pt idx="880">
                  <c:v>0.315743754919243</c:v>
                </c:pt>
                <c:pt idx="881">
                  <c:v>0.334656233130857</c:v>
                </c:pt>
                <c:pt idx="882">
                  <c:v>0.353434853311242</c:v>
                </c:pt>
                <c:pt idx="883">
                  <c:v>0.372072104262704</c:v>
                </c:pt>
                <c:pt idx="884">
                  <c:v>0.390560531333356</c:v>
                </c:pt>
                <c:pt idx="885">
                  <c:v>0.40889273939888</c:v>
                </c:pt>
                <c:pt idx="886">
                  <c:v>0.427061395820474</c:v>
                </c:pt>
                <c:pt idx="887">
                  <c:v>0.445059233377816</c:v>
                </c:pt>
                <c:pt idx="888">
                  <c:v>0.462879053175855</c:v>
                </c:pt>
                <c:pt idx="889">
                  <c:v>0.480513727524258</c:v>
                </c:pt>
                <c:pt idx="890">
                  <c:v>0.497956202788415</c:v>
                </c:pt>
                <c:pt idx="891">
                  <c:v>0.515199502210785</c:v>
                </c:pt>
                <c:pt idx="892">
                  <c:v>0.532236728701506</c:v>
                </c:pt>
                <c:pt idx="893">
                  <c:v>0.549061067597141</c:v>
                </c:pt>
                <c:pt idx="894">
                  <c:v>0.565665789386454</c:v>
                </c:pt>
                <c:pt idx="895">
                  <c:v>0.582044252402122</c:v>
                </c:pt>
                <c:pt idx="896">
                  <c:v>0.598189905477319</c:v>
                </c:pt>
                <c:pt idx="897">
                  <c:v>0.614096290566081</c:v>
                </c:pt>
                <c:pt idx="898">
                  <c:v>0.629757045326459</c:v>
                </c:pt>
                <c:pt idx="899">
                  <c:v>0.645165905665354</c:v>
                </c:pt>
                <c:pt idx="900">
                  <c:v>0.66031670824408</c:v>
                </c:pt>
                <c:pt idx="901">
                  <c:v>0.675203392943614</c:v>
                </c:pt>
                <c:pt idx="902">
                  <c:v>0.689820005288563</c:v>
                </c:pt>
                <c:pt idx="903">
                  <c:v>0.704160698828874</c:v>
                </c:pt>
                <c:pt idx="904">
                  <c:v>0.718219737478337</c:v>
                </c:pt>
                <c:pt idx="905">
                  <c:v>0.731991497808947</c:v>
                </c:pt>
                <c:pt idx="906">
                  <c:v>0.745470471300187</c:v>
                </c:pt>
                <c:pt idx="907">
                  <c:v>0.758651266542381</c:v>
                </c:pt>
                <c:pt idx="908">
                  <c:v>0.771528611393173</c:v>
                </c:pt>
                <c:pt idx="909">
                  <c:v>0.784097355086319</c:v>
                </c:pt>
                <c:pt idx="910">
                  <c:v>0.796352470291923</c:v>
                </c:pt>
                <c:pt idx="911">
                  <c:v>0.808289055127301</c:v>
                </c:pt>
                <c:pt idx="912">
                  <c:v>0.819902335117672</c:v>
                </c:pt>
                <c:pt idx="913">
                  <c:v>0.831187665105884</c:v>
                </c:pt>
                <c:pt idx="914">
                  <c:v>0.842140531110405</c:v>
                </c:pt>
                <c:pt idx="915">
                  <c:v>0.852756552130873</c:v>
                </c:pt>
                <c:pt idx="916">
                  <c:v>0.863031481900425</c:v>
                </c:pt>
                <c:pt idx="917">
                  <c:v>0.872961210584149</c:v>
                </c:pt>
                <c:pt idx="918">
                  <c:v>0.882541766422967</c:v>
                </c:pt>
                <c:pt idx="919">
                  <c:v>0.891769317322283</c:v>
                </c:pt>
                <c:pt idx="920">
                  <c:v>0.900640172384768</c:v>
                </c:pt>
                <c:pt idx="921">
                  <c:v>0.909150783386677</c:v>
                </c:pt>
                <c:pt idx="922">
                  <c:v>0.917297746197079</c:v>
                </c:pt>
                <c:pt idx="923">
                  <c:v>0.925077802139475</c:v>
                </c:pt>
                <c:pt idx="924">
                  <c:v>0.932487839295222</c:v>
                </c:pt>
                <c:pt idx="925">
                  <c:v>0.939524893748256</c:v>
                </c:pt>
                <c:pt idx="926">
                  <c:v>0.946186150770622</c:v>
                </c:pt>
                <c:pt idx="927">
                  <c:v>0.952468945948328</c:v>
                </c:pt>
                <c:pt idx="928">
                  <c:v>0.95837076624707</c:v>
                </c:pt>
                <c:pt idx="929">
                  <c:v>0.96388925101742</c:v>
                </c:pt>
                <c:pt idx="930">
                  <c:v>0.96902219293905</c:v>
                </c:pt>
                <c:pt idx="931">
                  <c:v>0.973767538903626</c:v>
                </c:pt>
                <c:pt idx="932">
                  <c:v>0.978123390836036</c:v>
                </c:pt>
                <c:pt idx="933">
                  <c:v>0.982088006453582</c:v>
                </c:pt>
                <c:pt idx="934">
                  <c:v>0.985659799962879</c:v>
                </c:pt>
                <c:pt idx="935">
                  <c:v>0.988837342694146</c:v>
                </c:pt>
                <c:pt idx="936">
                  <c:v>0.991619363672658</c:v>
                </c:pt>
                <c:pt idx="937">
                  <c:v>0.994004750127115</c:v>
                </c:pt>
                <c:pt idx="938">
                  <c:v>0.995992547934743</c:v>
                </c:pt>
                <c:pt idx="939">
                  <c:v>0.997581962002919</c:v>
                </c:pt>
                <c:pt idx="940">
                  <c:v>0.99877235658721</c:v>
                </c:pt>
                <c:pt idx="941">
                  <c:v>0.999563255545653</c:v>
                </c:pt>
                <c:pt idx="942">
                  <c:v>0.999954342529211</c:v>
                </c:pt>
                <c:pt idx="943">
                  <c:v>0.999945461108303</c:v>
                </c:pt>
                <c:pt idx="944">
                  <c:v>0.999536614835381</c:v>
                </c:pt>
                <c:pt idx="945">
                  <c:v>0.998727967243502</c:v>
                </c:pt>
                <c:pt idx="946">
                  <c:v>0.99751984178092</c:v>
                </c:pt>
                <c:pt idx="947">
                  <c:v>0.995912721681713</c:v>
                </c:pt>
                <c:pt idx="948">
                  <c:v>0.993907249772493</c:v>
                </c:pt>
                <c:pt idx="949">
                  <c:v>0.991504228215284</c:v>
                </c:pt>
                <c:pt idx="950">
                  <c:v>0.988704618186669</c:v>
                </c:pt>
                <c:pt idx="951">
                  <c:v>0.985509539493332</c:v>
                </c:pt>
                <c:pt idx="952">
                  <c:v>0.981920270124149</c:v>
                </c:pt>
                <c:pt idx="953">
                  <c:v>0.977938245739013</c:v>
                </c:pt>
                <c:pt idx="954">
                  <c:v>0.973565059094584</c:v>
                </c:pt>
                <c:pt idx="955">
                  <c:v>0.96880245940721</c:v>
                </c:pt>
                <c:pt idx="956">
                  <c:v>0.963652351653268</c:v>
                </c:pt>
                <c:pt idx="957">
                  <c:v>0.958116795807192</c:v>
                </c:pt>
                <c:pt idx="958">
                  <c:v>0.952198006017513</c:v>
                </c:pt>
                <c:pt idx="959">
                  <c:v>0.945898349721231</c:v>
                </c:pt>
                <c:pt idx="960">
                  <c:v>0.939220346696871</c:v>
                </c:pt>
                <c:pt idx="961">
                  <c:v>0.932166668056603</c:v>
                </c:pt>
                <c:pt idx="962">
                  <c:v>0.924740135177835</c:v>
                </c:pt>
                <c:pt idx="963">
                  <c:v>0.916943718574699</c:v>
                </c:pt>
                <c:pt idx="964">
                  <c:v>0.908780536709888</c:v>
                </c:pt>
                <c:pt idx="965">
                  <c:v>0.900253854747304</c:v>
                </c:pt>
                <c:pt idx="966">
                  <c:v>0.891367083246047</c:v>
                </c:pt>
                <c:pt idx="967">
                  <c:v>0.882123776796227</c:v>
                </c:pt>
                <c:pt idx="968">
                  <c:v>0.872527632597183</c:v>
                </c:pt>
                <c:pt idx="969">
                  <c:v>0.862582488978646</c:v>
                </c:pt>
                <c:pt idx="970">
                  <c:v>0.852292323865464</c:v>
                </c:pt>
                <c:pt idx="971">
                  <c:v>0.841661253186481</c:v>
                </c:pt>
                <c:pt idx="972">
                  <c:v>0.830693529228225</c:v>
                </c:pt>
                <c:pt idx="973">
                  <c:v>0.819393538934043</c:v>
                </c:pt>
                <c:pt idx="974">
                  <c:v>0.80776580214939</c:v>
                </c:pt>
                <c:pt idx="975">
                  <c:v>0.795814969813944</c:v>
                </c:pt>
                <c:pt idx="976">
                  <c:v>0.783545822101297</c:v>
                </c:pt>
                <c:pt idx="977">
                  <c:v>0.770963266506948</c:v>
                </c:pt>
                <c:pt idx="978">
                  <c:v>0.75807233588537</c:v>
                </c:pt>
                <c:pt idx="979">
                  <c:v>0.744878186436933</c:v>
                </c:pt>
                <c:pt idx="980">
                  <c:v>0.731386095645497</c:v>
                </c:pt>
                <c:pt idx="981">
                  <c:v>0.717601460167489</c:v>
                </c:pt>
                <c:pt idx="982">
                  <c:v>0.703529793673306</c:v>
                </c:pt>
                <c:pt idx="983">
                  <c:v>0.689176724641925</c:v>
                </c:pt>
                <c:pt idx="984">
                  <c:v>0.674547994109589</c:v>
                </c:pt>
                <c:pt idx="985">
                  <c:v>0.659649453373462</c:v>
                </c:pt>
                <c:pt idx="986">
                  <c:v>0.644487061651194</c:v>
                </c:pt>
                <c:pt idx="987">
                  <c:v>0.629066883697312</c:v>
                </c:pt>
                <c:pt idx="988">
                  <c:v>0.613395087377396</c:v>
                </c:pt>
                <c:pt idx="989">
                  <c:v>0.597477941201023</c:v>
                </c:pt>
                <c:pt idx="990">
                  <c:v>0.581321811814436</c:v>
                </c:pt>
                <c:pt idx="991">
                  <c:v>0.564933161453977</c:v>
                </c:pt>
                <c:pt idx="992">
                  <c:v>0.548318545361279</c:v>
                </c:pt>
                <c:pt idx="993">
                  <c:v>0.531484609161252</c:v>
                </c:pt>
                <c:pt idx="994">
                  <c:v>0.514438086203928</c:v>
                </c:pt>
                <c:pt idx="995">
                  <c:v>0.497185794871205</c:v>
                </c:pt>
                <c:pt idx="996">
                  <c:v>0.479734635849587</c:v>
                </c:pt>
                <c:pt idx="997">
                  <c:v>0.462091589370008</c:v>
                </c:pt>
                <c:pt idx="998">
                  <c:v>0.44426371241582</c:v>
                </c:pt>
                <c:pt idx="999">
                  <c:v>0.426258135900103</c:v>
                </c:pt>
                <c:pt idx="1000">
                  <c:v>0.408082061813392</c:v>
                </c:pt>
              </c:numCache>
            </c:numRef>
          </c:xVal>
          <c:yVal>
            <c:numRef>
              <c:f>'Input &amp; main display'!$C$3:$C$1003</c:f>
              <c:numCache>
                <c:formatCode>0.000</c:formatCode>
                <c:ptCount val="1001"/>
                <c:pt idx="0">
                  <c:v>0.707106781186548</c:v>
                </c:pt>
                <c:pt idx="1">
                  <c:v>0.70000047618079</c:v>
                </c:pt>
                <c:pt idx="2">
                  <c:v>0.692824171710747</c:v>
                </c:pt>
                <c:pt idx="3">
                  <c:v>0.685578585400884</c:v>
                </c:pt>
                <c:pt idx="4">
                  <c:v>0.678264441803795</c:v>
                </c:pt>
                <c:pt idx="5">
                  <c:v>0.670882472327744</c:v>
                </c:pt>
                <c:pt idx="6">
                  <c:v>0.663433415163527</c:v>
                </c:pt>
                <c:pt idx="7">
                  <c:v>0.655918015210652</c:v>
                </c:pt>
                <c:pt idx="8">
                  <c:v>0.648337024002854</c:v>
                </c:pt>
                <c:pt idx="9">
                  <c:v>0.640691199632934</c:v>
                </c:pt>
                <c:pt idx="10">
                  <c:v>0.632981306676958</c:v>
                </c:pt>
                <c:pt idx="11">
                  <c:v>0.625208116117797</c:v>
                </c:pt>
                <c:pt idx="12">
                  <c:v>0.61737240526803</c:v>
                </c:pt>
                <c:pt idx="13">
                  <c:v>0.609474957692211</c:v>
                </c:pt>
                <c:pt idx="14">
                  <c:v>0.601516563128517</c:v>
                </c:pt>
                <c:pt idx="15">
                  <c:v>0.593498017409772</c:v>
                </c:pt>
                <c:pt idx="16">
                  <c:v>0.585420122383866</c:v>
                </c:pt>
                <c:pt idx="17">
                  <c:v>0.577283685833571</c:v>
                </c:pt>
                <c:pt idx="18">
                  <c:v>0.56908952139576</c:v>
                </c:pt>
                <c:pt idx="19">
                  <c:v>0.560838448480049</c:v>
                </c:pt>
                <c:pt idx="20">
                  <c:v>0.552531292186854</c:v>
                </c:pt>
                <c:pt idx="21">
                  <c:v>0.544168883224882</c:v>
                </c:pt>
                <c:pt idx="22">
                  <c:v>0.535752057828059</c:v>
                </c:pt>
                <c:pt idx="23">
                  <c:v>0.527281657671913</c:v>
                </c:pt>
                <c:pt idx="24">
                  <c:v>0.518758529789399</c:v>
                </c:pt>
                <c:pt idx="25">
                  <c:v>0.510183526486203</c:v>
                </c:pt>
                <c:pt idx="26">
                  <c:v>0.501557505255511</c:v>
                </c:pt>
                <c:pt idx="27">
                  <c:v>0.492881328692256</c:v>
                </c:pt>
                <c:pt idx="28">
                  <c:v>0.484155864406865</c:v>
                </c:pt>
                <c:pt idx="29">
                  <c:v>0.475381984938495</c:v>
                </c:pt>
                <c:pt idx="30">
                  <c:v>0.466560567667781</c:v>
                </c:pt>
                <c:pt idx="31">
                  <c:v>0.4576924947291</c:v>
                </c:pt>
                <c:pt idx="32">
                  <c:v>0.448778652922355</c:v>
                </c:pt>
                <c:pt idx="33">
                  <c:v>0.439819933624299</c:v>
                </c:pt>
                <c:pt idx="34">
                  <c:v>0.430817232699396</c:v>
                </c:pt>
                <c:pt idx="35">
                  <c:v>0.421771450410236</c:v>
                </c:pt>
                <c:pt idx="36">
                  <c:v>0.412683491327511</c:v>
                </c:pt>
                <c:pt idx="37">
                  <c:v>0.403554264239554</c:v>
                </c:pt>
                <c:pt idx="38">
                  <c:v>0.394384682061467</c:v>
                </c:pt>
                <c:pt idx="39">
                  <c:v>0.385175661743827</c:v>
                </c:pt>
                <c:pt idx="40">
                  <c:v>0.375928124180991</c:v>
                </c:pt>
                <c:pt idx="41">
                  <c:v>0.36664299411901</c:v>
                </c:pt>
                <c:pt idx="42">
                  <c:v>0.357321200063151</c:v>
                </c:pt>
                <c:pt idx="43">
                  <c:v>0.347963674185053</c:v>
                </c:pt>
                <c:pt idx="44">
                  <c:v>0.338571352229505</c:v>
                </c:pt>
                <c:pt idx="45">
                  <c:v>0.329145173420876</c:v>
                </c:pt>
                <c:pt idx="46">
                  <c:v>0.319686080369191</c:v>
                </c:pt>
                <c:pt idx="47">
                  <c:v>0.310195018975874</c:v>
                </c:pt>
                <c:pt idx="48">
                  <c:v>0.300672938339154</c:v>
                </c:pt>
                <c:pt idx="49">
                  <c:v>0.291120790659161</c:v>
                </c:pt>
                <c:pt idx="50">
                  <c:v>0.281539531142701</c:v>
                </c:pt>
                <c:pt idx="51">
                  <c:v>0.271930117907742</c:v>
                </c:pt>
                <c:pt idx="52">
                  <c:v>0.2622935118876</c:v>
                </c:pt>
                <c:pt idx="53">
                  <c:v>0.252630676734847</c:v>
                </c:pt>
                <c:pt idx="54">
                  <c:v>0.242942578724945</c:v>
                </c:pt>
                <c:pt idx="55">
                  <c:v>0.233230186659622</c:v>
                </c:pt>
                <c:pt idx="56">
                  <c:v>0.223494471769991</c:v>
                </c:pt>
                <c:pt idx="57">
                  <c:v>0.213736407619428</c:v>
                </c:pt>
                <c:pt idx="58">
                  <c:v>0.203956970006216</c:v>
                </c:pt>
                <c:pt idx="59">
                  <c:v>0.194157136865967</c:v>
                </c:pt>
                <c:pt idx="60">
                  <c:v>0.184337888173828</c:v>
                </c:pt>
                <c:pt idx="61">
                  <c:v>0.174500205846487</c:v>
                </c:pt>
                <c:pt idx="62">
                  <c:v>0.164645073643977</c:v>
                </c:pt>
                <c:pt idx="63">
                  <c:v>0.154773477071306</c:v>
                </c:pt>
                <c:pt idx="64">
                  <c:v>0.144886403279906</c:v>
                </c:pt>
                <c:pt idx="65">
                  <c:v>0.134984840968916</c:v>
                </c:pt>
                <c:pt idx="66">
                  <c:v>0.125069780286316</c:v>
                </c:pt>
                <c:pt idx="67">
                  <c:v>0.115142212729912</c:v>
                </c:pt>
                <c:pt idx="68">
                  <c:v>0.105203131048186</c:v>
                </c:pt>
                <c:pt idx="69">
                  <c:v>0.0952535291410253</c:v>
                </c:pt>
                <c:pt idx="70">
                  <c:v>0.0852944019603275</c:v>
                </c:pt>
                <c:pt idx="71">
                  <c:v>0.0753267454105121</c:v>
                </c:pt>
                <c:pt idx="72">
                  <c:v>0.0653515562489278</c:v>
                </c:pt>
                <c:pt idx="73">
                  <c:v>0.055369831986178</c:v>
                </c:pt>
                <c:pt idx="74">
                  <c:v>0.045382570786371</c:v>
                </c:pt>
                <c:pt idx="75">
                  <c:v>0.035390771367304</c:v>
                </c:pt>
                <c:pt idx="76">
                  <c:v>0.0253954329005925</c:v>
                </c:pt>
                <c:pt idx="77">
                  <c:v>0.0153975549117538</c:v>
                </c:pt>
                <c:pt idx="78">
                  <c:v>0.00539813718025507</c:v>
                </c:pt>
                <c:pt idx="79">
                  <c:v>-0.00460182036046321</c:v>
                </c:pt>
                <c:pt idx="80">
                  <c:v>-0.0146013177229803</c:v>
                </c:pt>
                <c:pt idx="81">
                  <c:v>-0.0245993549658928</c:v>
                </c:pt>
                <c:pt idx="82">
                  <c:v>-0.0345949322938079</c:v>
                </c:pt>
                <c:pt idx="83">
                  <c:v>-0.044587050157323</c:v>
                </c:pt>
                <c:pt idx="84">
                  <c:v>-0.0545747093529778</c:v>
                </c:pt>
                <c:pt idx="85">
                  <c:v>-0.0645569111231764</c:v>
                </c:pt>
                <c:pt idx="86">
                  <c:v>-0.0745326572560596</c:v>
                </c:pt>
                <c:pt idx="87">
                  <c:v>-0.0845009501853279</c:v>
                </c:pt>
                <c:pt idx="88">
                  <c:v>-0.0944607930899944</c:v>
                </c:pt>
                <c:pt idx="89">
                  <c:v>-0.10441118999407</c:v>
                </c:pt>
                <c:pt idx="90">
                  <c:v>-0.114351145866154</c:v>
                </c:pt>
                <c:pt idx="91">
                  <c:v>-0.124279666718944</c:v>
                </c:pt>
                <c:pt idx="92">
                  <c:v>-0.134195759708628</c:v>
                </c:pt>
                <c:pt idx="93">
                  <c:v>-0.144098433234171</c:v>
                </c:pt>
                <c:pt idx="94">
                  <c:v>-0.153986697036472</c:v>
                </c:pt>
                <c:pt idx="95">
                  <c:v>-0.163859562297391</c:v>
                </c:pt>
                <c:pt idx="96">
                  <c:v>-0.17371604173863</c:v>
                </c:pt>
                <c:pt idx="97">
                  <c:v>-0.183555149720458</c:v>
                </c:pt>
                <c:pt idx="98">
                  <c:v>-0.193375902340276</c:v>
                </c:pt>
                <c:pt idx="99">
                  <c:v>-0.203177317531006</c:v>
                </c:pt>
                <c:pt idx="100">
                  <c:v>-0.212958415159296</c:v>
                </c:pt>
                <c:pt idx="101">
                  <c:v>-0.222718217123536</c:v>
                </c:pt>
                <c:pt idx="102">
                  <c:v>-0.232455747451661</c:v>
                </c:pt>
                <c:pt idx="103">
                  <c:v>-0.242170032398753</c:v>
                </c:pt>
                <c:pt idx="104">
                  <c:v>-0.251860100544413</c:v>
                </c:pt>
                <c:pt idx="105">
                  <c:v>-0.261524982889901</c:v>
                </c:pt>
                <c:pt idx="106">
                  <c:v>-0.271163712955037</c:v>
                </c:pt>
                <c:pt idx="107">
                  <c:v>-0.280775326874847</c:v>
                </c:pt>
                <c:pt idx="108">
                  <c:v>-0.290358863495948</c:v>
                </c:pt>
                <c:pt idx="109">
                  <c:v>-0.299913364472664</c:v>
                </c:pt>
                <c:pt idx="110">
                  <c:v>-0.30943787436286</c:v>
                </c:pt>
                <c:pt idx="111">
                  <c:v>-0.318931440723483</c:v>
                </c:pt>
                <c:pt idx="112">
                  <c:v>-0.32839311420581</c:v>
                </c:pt>
                <c:pt idx="113">
                  <c:v>-0.337821948650376</c:v>
                </c:pt>
                <c:pt idx="114">
                  <c:v>-0.347217001181594</c:v>
                </c:pt>
                <c:pt idx="115">
                  <c:v>-0.35657733230204</c:v>
                </c:pt>
                <c:pt idx="116">
                  <c:v>-0.365902005986404</c:v>
                </c:pt>
                <c:pt idx="117">
                  <c:v>-0.375190089775086</c:v>
                </c:pt>
                <c:pt idx="118">
                  <c:v>-0.384440654867447</c:v>
                </c:pt>
                <c:pt idx="119">
                  <c:v>-0.393652776214689</c:v>
                </c:pt>
                <c:pt idx="120">
                  <c:v>-0.402825532612351</c:v>
                </c:pt>
                <c:pt idx="121">
                  <c:v>-0.411958006792439</c:v>
                </c:pt>
                <c:pt idx="122">
                  <c:v>-0.421049285515145</c:v>
                </c:pt>
                <c:pt idx="123">
                  <c:v>-0.430098459660173</c:v>
                </c:pt>
                <c:pt idx="124">
                  <c:v>-0.43910462431765</c:v>
                </c:pt>
                <c:pt idx="125">
                  <c:v>-0.448066878878613</c:v>
                </c:pt>
                <c:pt idx="126">
                  <c:v>-0.456984327125076</c:v>
                </c:pt>
                <c:pt idx="127">
                  <c:v>-0.465856077319647</c:v>
                </c:pt>
                <c:pt idx="128">
                  <c:v>-0.474681242294697</c:v>
                </c:pt>
                <c:pt idx="129">
                  <c:v>-0.483458939541084</c:v>
                </c:pt>
                <c:pt idx="130">
                  <c:v>-0.492188291296398</c:v>
                </c:pt>
                <c:pt idx="131">
                  <c:v>-0.500868424632738</c:v>
                </c:pt>
                <c:pt idx="132">
                  <c:v>-0.509498471544004</c:v>
                </c:pt>
                <c:pt idx="133">
                  <c:v>-0.518077569032696</c:v>
                </c:pt>
                <c:pt idx="134">
                  <c:v>-0.526604859196214</c:v>
                </c:pt>
                <c:pt idx="135">
                  <c:v>-0.535079489312649</c:v>
                </c:pt>
                <c:pt idx="136">
                  <c:v>-0.543500611926051</c:v>
                </c:pt>
                <c:pt idx="137">
                  <c:v>-0.551867384931175</c:v>
                </c:pt>
                <c:pt idx="138">
                  <c:v>-0.560178971657694</c:v>
                </c:pt>
                <c:pt idx="139">
                  <c:v>-0.568434540953862</c:v>
                </c:pt>
                <c:pt idx="140">
                  <c:v>-0.576633267269629</c:v>
                </c:pt>
                <c:pt idx="141">
                  <c:v>-0.584774330739195</c:v>
                </c:pt>
                <c:pt idx="142">
                  <c:v>-0.592856917262997</c:v>
                </c:pt>
                <c:pt idx="143">
                  <c:v>-0.600880218589118</c:v>
                </c:pt>
                <c:pt idx="144">
                  <c:v>-0.608843432394113</c:v>
                </c:pt>
                <c:pt idx="145">
                  <c:v>-0.616745762363236</c:v>
                </c:pt>
                <c:pt idx="146">
                  <c:v>-0.624586418270075</c:v>
                </c:pt>
                <c:pt idx="147">
                  <c:v>-0.632364616055575</c:v>
                </c:pt>
                <c:pt idx="148">
                  <c:v>-0.640079577906438</c:v>
                </c:pt>
                <c:pt idx="149">
                  <c:v>-0.647730532332908</c:v>
                </c:pt>
                <c:pt idx="150">
                  <c:v>-0.655316714245918</c:v>
                </c:pt>
                <c:pt idx="151">
                  <c:v>-0.662837365033599</c:v>
                </c:pt>
                <c:pt idx="152">
                  <c:v>-0.67029173263714</c:v>
                </c:pt>
                <c:pt idx="153">
                  <c:v>-0.677679071625991</c:v>
                </c:pt>
                <c:pt idx="154">
                  <c:v>-0.684998643272411</c:v>
                </c:pt>
                <c:pt idx="155">
                  <c:v>-0.692249715625333</c:v>
                </c:pt>
                <c:pt idx="156">
                  <c:v>-0.699431563583566</c:v>
                </c:pt>
                <c:pt idx="157">
                  <c:v>-0.706543468968298</c:v>
                </c:pt>
                <c:pt idx="158">
                  <c:v>-0.713584720594918</c:v>
                </c:pt>
                <c:pt idx="159">
                  <c:v>-0.72055461434413</c:v>
                </c:pt>
                <c:pt idx="160">
                  <c:v>-0.727452453232368</c:v>
                </c:pt>
                <c:pt idx="161">
                  <c:v>-0.734277547481491</c:v>
                </c:pt>
                <c:pt idx="162">
                  <c:v>-0.741029214587761</c:v>
                </c:pt>
                <c:pt idx="163">
                  <c:v>-0.747706779390095</c:v>
                </c:pt>
                <c:pt idx="164">
                  <c:v>-0.754309574137577</c:v>
                </c:pt>
                <c:pt idx="165">
                  <c:v>-0.760836938556235</c:v>
                </c:pt>
                <c:pt idx="166">
                  <c:v>-0.767288219915066</c:v>
                </c:pt>
                <c:pt idx="167">
                  <c:v>-0.773662773091309</c:v>
                </c:pt>
                <c:pt idx="168">
                  <c:v>-0.779959960634961</c:v>
                </c:pt>
                <c:pt idx="169">
                  <c:v>-0.786179152832513</c:v>
                </c:pt>
                <c:pt idx="170">
                  <c:v>-0.79231972776993</c:v>
                </c:pt>
                <c:pt idx="171">
                  <c:v>-0.798381071394833</c:v>
                </c:pt>
                <c:pt idx="172">
                  <c:v>-0.804362577577913</c:v>
                </c:pt>
                <c:pt idx="173">
                  <c:v>-0.810263648173534</c:v>
                </c:pt>
                <c:pt idx="174">
                  <c:v>-0.816083693079556</c:v>
                </c:pt>
                <c:pt idx="175">
                  <c:v>-0.821822130296337</c:v>
                </c:pt>
                <c:pt idx="176">
                  <c:v>-0.827478385984938</c:v>
                </c:pt>
                <c:pt idx="177">
                  <c:v>-0.833051894524504</c:v>
                </c:pt>
                <c:pt idx="178">
                  <c:v>-0.838542098568825</c:v>
                </c:pt>
                <c:pt idx="179">
                  <c:v>-0.843948449102071</c:v>
                </c:pt>
                <c:pt idx="180">
                  <c:v>-0.849270405493695</c:v>
                </c:pt>
                <c:pt idx="181">
                  <c:v>-0.854507435552494</c:v>
                </c:pt>
                <c:pt idx="182">
                  <c:v>-0.859659015579824</c:v>
                </c:pt>
                <c:pt idx="183">
                  <c:v>-0.864724630421976</c:v>
                </c:pt>
                <c:pt idx="184">
                  <c:v>-0.869703773521687</c:v>
                </c:pt>
                <c:pt idx="185">
                  <c:v>-0.874595946968797</c:v>
                </c:pt>
                <c:pt idx="186">
                  <c:v>-0.879400661550038</c:v>
                </c:pt>
                <c:pt idx="187">
                  <c:v>-0.884117436797954</c:v>
                </c:pt>
                <c:pt idx="188">
                  <c:v>-0.888745801038954</c:v>
                </c:pt>
                <c:pt idx="189">
                  <c:v>-0.893285291440468</c:v>
                </c:pt>
                <c:pt idx="190">
                  <c:v>-0.89773545405724</c:v>
                </c:pt>
                <c:pt idx="191">
                  <c:v>-0.902095843876717</c:v>
                </c:pt>
                <c:pt idx="192">
                  <c:v>-0.906366024863551</c:v>
                </c:pt>
                <c:pt idx="193">
                  <c:v>-0.9105455700032</c:v>
                </c:pt>
                <c:pt idx="194">
                  <c:v>-0.914634061344635</c:v>
                </c:pt>
                <c:pt idx="195">
                  <c:v>-0.918631090042127</c:v>
                </c:pt>
                <c:pt idx="196">
                  <c:v>-0.922536256396139</c:v>
                </c:pt>
                <c:pt idx="197">
                  <c:v>-0.926349169893289</c:v>
                </c:pt>
                <c:pt idx="198">
                  <c:v>-0.930069449245404</c:v>
                </c:pt>
                <c:pt idx="199">
                  <c:v>-0.933696722427651</c:v>
                </c:pt>
                <c:pt idx="200">
                  <c:v>-0.937230626715732</c:v>
                </c:pt>
                <c:pt idx="201">
                  <c:v>-0.940670808722165</c:v>
                </c:pt>
                <c:pt idx="202">
                  <c:v>-0.944016924431615</c:v>
                </c:pt>
                <c:pt idx="203">
                  <c:v>-0.947268639235301</c:v>
                </c:pt>
                <c:pt idx="204">
                  <c:v>-0.950425627964451</c:v>
                </c:pt>
                <c:pt idx="205">
                  <c:v>-0.953487574922823</c:v>
                </c:pt>
                <c:pt idx="206">
                  <c:v>-0.956454173918273</c:v>
                </c:pt>
                <c:pt idx="207">
                  <c:v>-0.959325128293373</c:v>
                </c:pt>
                <c:pt idx="208">
                  <c:v>-0.96210015095508</c:v>
                </c:pt>
                <c:pt idx="209">
                  <c:v>-0.964778964403438</c:v>
                </c:pt>
                <c:pt idx="210">
                  <c:v>-0.967361300759336</c:v>
                </c:pt>
                <c:pt idx="211">
                  <c:v>-0.969846901791289</c:v>
                </c:pt>
                <c:pt idx="212">
                  <c:v>-0.972235518941267</c:v>
                </c:pt>
                <c:pt idx="213">
                  <c:v>-0.974526913349544</c:v>
                </c:pt>
                <c:pt idx="214">
                  <c:v>-0.976720855878589</c:v>
                </c:pt>
                <c:pt idx="215">
                  <c:v>-0.978817127135977</c:v>
                </c:pt>
                <c:pt idx="216">
                  <c:v>-0.98081551749633</c:v>
                </c:pt>
                <c:pt idx="217">
                  <c:v>-0.982715827122277</c:v>
                </c:pt>
                <c:pt idx="218">
                  <c:v>-0.984517865984439</c:v>
                </c:pt>
                <c:pt idx="219">
                  <c:v>-0.986221453880431</c:v>
                </c:pt>
                <c:pt idx="220">
                  <c:v>-0.987826420452884</c:v>
                </c:pt>
                <c:pt idx="221">
                  <c:v>-0.989332605206477</c:v>
                </c:pt>
                <c:pt idx="222">
                  <c:v>-0.990739857523991</c:v>
                </c:pt>
                <c:pt idx="223">
                  <c:v>-0.992048036681366</c:v>
                </c:pt>
                <c:pt idx="224">
                  <c:v>-0.993257011861777</c:v>
                </c:pt>
                <c:pt idx="225">
                  <c:v>-0.994366662168714</c:v>
                </c:pt>
                <c:pt idx="226">
                  <c:v>-0.995376876638069</c:v>
                </c:pt>
                <c:pt idx="227">
                  <c:v>-0.996287554249239</c:v>
                </c:pt>
                <c:pt idx="228">
                  <c:v>-0.99709860393522</c:v>
                </c:pt>
                <c:pt idx="229">
                  <c:v>-0.997809944591721</c:v>
                </c:pt>
                <c:pt idx="230">
                  <c:v>-0.998421505085268</c:v>
                </c:pt>
                <c:pt idx="231">
                  <c:v>-0.998933224260322</c:v>
                </c:pt>
                <c:pt idx="232">
                  <c:v>-0.999345050945391</c:v>
                </c:pt>
                <c:pt idx="233">
                  <c:v>-0.999656943958151</c:v>
                </c:pt>
                <c:pt idx="234">
                  <c:v>-0.999868872109559</c:v>
                </c:pt>
                <c:pt idx="235">
                  <c:v>-0.999980814206978</c:v>
                </c:pt>
                <c:pt idx="236">
                  <c:v>-0.99999275905629</c:v>
                </c:pt>
                <c:pt idx="237">
                  <c:v>-0.999904705463022</c:v>
                </c:pt>
                <c:pt idx="238">
                  <c:v>-0.999716662232458</c:v>
                </c:pt>
                <c:pt idx="239">
                  <c:v>-0.999428648168766</c:v>
                </c:pt>
                <c:pt idx="240">
                  <c:v>-0.999040692073111</c:v>
                </c:pt>
                <c:pt idx="241">
                  <c:v>-0.99855283274078</c:v>
                </c:pt>
                <c:pt idx="242">
                  <c:v>-0.997965118957299</c:v>
                </c:pt>
                <c:pt idx="243">
                  <c:v>-0.997277609493558</c:v>
                </c:pt>
                <c:pt idx="244">
                  <c:v>-0.996490373099929</c:v>
                </c:pt>
                <c:pt idx="245">
                  <c:v>-0.995603488499396</c:v>
                </c:pt>
                <c:pt idx="246">
                  <c:v>-0.994617044379679</c:v>
                </c:pt>
                <c:pt idx="247">
                  <c:v>-0.99353113938437</c:v>
                </c:pt>
                <c:pt idx="248">
                  <c:v>-0.992345882103062</c:v>
                </c:pt>
                <c:pt idx="249">
                  <c:v>-0.991061391060496</c:v>
                </c:pt>
                <c:pt idx="250">
                  <c:v>-0.989677794704705</c:v>
                </c:pt>
                <c:pt idx="251">
                  <c:v>-0.988195231394173</c:v>
                </c:pt>
                <c:pt idx="252">
                  <c:v>-0.986613849383995</c:v>
                </c:pt>
                <c:pt idx="253">
                  <c:v>-0.984933806811054</c:v>
                </c:pt>
                <c:pt idx="254">
                  <c:v>-0.983155271678207</c:v>
                </c:pt>
                <c:pt idx="255">
                  <c:v>-0.981278421837486</c:v>
                </c:pt>
                <c:pt idx="256">
                  <c:v>-0.97930344497231</c:v>
                </c:pt>
                <c:pt idx="257">
                  <c:v>-0.97723053857872</c:v>
                </c:pt>
                <c:pt idx="258">
                  <c:v>-0.975059909945629</c:v>
                </c:pt>
                <c:pt idx="259">
                  <c:v>-0.97279177613409</c:v>
                </c:pt>
                <c:pt idx="260">
                  <c:v>-0.970426363955595</c:v>
                </c:pt>
                <c:pt idx="261">
                  <c:v>-0.96796390994939</c:v>
                </c:pt>
                <c:pt idx="262">
                  <c:v>-0.965404660358824</c:v>
                </c:pt>
                <c:pt idx="263">
                  <c:v>-0.962748871106724</c:v>
                </c:pt>
                <c:pt idx="264">
                  <c:v>-0.959996807769801</c:v>
                </c:pt>
                <c:pt idx="265">
                  <c:v>-0.957148745552096</c:v>
                </c:pt>
                <c:pt idx="266">
                  <c:v>-0.954204969257457</c:v>
                </c:pt>
                <c:pt idx="267">
                  <c:v>-0.95116577326106</c:v>
                </c:pt>
                <c:pt idx="268">
                  <c:v>-0.948031461479972</c:v>
                </c:pt>
                <c:pt idx="269">
                  <c:v>-0.94480234734276</c:v>
                </c:pt>
                <c:pt idx="270">
                  <c:v>-0.941478753758147</c:v>
                </c:pt>
                <c:pt idx="271">
                  <c:v>-0.938061013082721</c:v>
                </c:pt>
                <c:pt idx="272">
                  <c:v>-0.934549467087701</c:v>
                </c:pt>
                <c:pt idx="273">
                  <c:v>-0.930944466924761</c:v>
                </c:pt>
                <c:pt idx="274">
                  <c:v>-0.927246373090914</c:v>
                </c:pt>
                <c:pt idx="275">
                  <c:v>-0.92345555539246</c:v>
                </c:pt>
                <c:pt idx="276">
                  <c:v>-0.91957239290801</c:v>
                </c:pt>
                <c:pt idx="277">
                  <c:v>-0.915597273950577</c:v>
                </c:pt>
                <c:pt idx="278">
                  <c:v>-0.911530596028745</c:v>
                </c:pt>
                <c:pt idx="279">
                  <c:v>-0.907372765806916</c:v>
                </c:pt>
                <c:pt idx="280">
                  <c:v>-0.903124199064647</c:v>
                </c:pt>
                <c:pt idx="281">
                  <c:v>-0.898785320655073</c:v>
                </c:pt>
                <c:pt idx="282">
                  <c:v>-0.894356564462419</c:v>
                </c:pt>
                <c:pt idx="283">
                  <c:v>-0.889838373358614</c:v>
                </c:pt>
                <c:pt idx="284">
                  <c:v>-0.885231199159002</c:v>
                </c:pt>
                <c:pt idx="285">
                  <c:v>-0.880535502577164</c:v>
                </c:pt>
                <c:pt idx="286">
                  <c:v>-0.875751753178846</c:v>
                </c:pt>
                <c:pt idx="287">
                  <c:v>-0.870880429335</c:v>
                </c:pt>
                <c:pt idx="288">
                  <c:v>-0.865922018173953</c:v>
                </c:pt>
                <c:pt idx="289">
                  <c:v>-0.860877015532687</c:v>
                </c:pt>
                <c:pt idx="290">
                  <c:v>-0.855745925907263</c:v>
                </c:pt>
                <c:pt idx="291">
                  <c:v>-0.850529262402367</c:v>
                </c:pt>
                <c:pt idx="292">
                  <c:v>-0.845227546680004</c:v>
                </c:pt>
                <c:pt idx="293">
                  <c:v>-0.839841308907326</c:v>
                </c:pt>
                <c:pt idx="294">
                  <c:v>-0.834371087703623</c:v>
                </c:pt>
                <c:pt idx="295">
                  <c:v>-0.828817430086456</c:v>
                </c:pt>
                <c:pt idx="296">
                  <c:v>-0.82318089141696</c:v>
                </c:pt>
                <c:pt idx="297">
                  <c:v>-0.817462035344304</c:v>
                </c:pt>
                <c:pt idx="298">
                  <c:v>-0.81166143374933</c:v>
                </c:pt>
                <c:pt idx="299">
                  <c:v>-0.805779666687362</c:v>
                </c:pt>
                <c:pt idx="300">
                  <c:v>-0.799817322330207</c:v>
                </c:pt>
                <c:pt idx="301">
                  <c:v>-0.793774996907332</c:v>
                </c:pt>
                <c:pt idx="302">
                  <c:v>-0.787653294646242</c:v>
                </c:pt>
                <c:pt idx="303">
                  <c:v>-0.781452827712063</c:v>
                </c:pt>
                <c:pt idx="304">
                  <c:v>-0.775174216146322</c:v>
                </c:pt>
                <c:pt idx="305">
                  <c:v>-0.768818087804942</c:v>
                </c:pt>
                <c:pt idx="306">
                  <c:v>-0.762385078295462</c:v>
                </c:pt>
                <c:pt idx="307">
                  <c:v>-0.75587583091347</c:v>
                </c:pt>
                <c:pt idx="308">
                  <c:v>-0.749290996578282</c:v>
                </c:pt>
                <c:pt idx="309">
                  <c:v>-0.742631233767843</c:v>
                </c:pt>
                <c:pt idx="310">
                  <c:v>-0.735897208452884</c:v>
                </c:pt>
                <c:pt idx="311">
                  <c:v>-0.729089594030327</c:v>
                </c:pt>
                <c:pt idx="312">
                  <c:v>-0.722209071255938</c:v>
                </c:pt>
                <c:pt idx="313">
                  <c:v>-0.715256328176263</c:v>
                </c:pt>
                <c:pt idx="314">
                  <c:v>-0.708232060059815</c:v>
                </c:pt>
                <c:pt idx="315">
                  <c:v>-0.701136969327552</c:v>
                </c:pt>
                <c:pt idx="316">
                  <c:v>-0.693971765482636</c:v>
                </c:pt>
                <c:pt idx="317">
                  <c:v>-0.686737165039479</c:v>
                </c:pt>
                <c:pt idx="318">
                  <c:v>-0.679433891452097</c:v>
                </c:pt>
                <c:pt idx="319">
                  <c:v>-0.672062675041764</c:v>
                </c:pt>
                <c:pt idx="320">
                  <c:v>-0.664624252923976</c:v>
                </c:pt>
                <c:pt idx="321">
                  <c:v>-0.657119368934748</c:v>
                </c:pt>
                <c:pt idx="322">
                  <c:v>-0.649548773556224</c:v>
                </c:pt>
                <c:pt idx="323">
                  <c:v>-0.641913223841633</c:v>
                </c:pt>
                <c:pt idx="324">
                  <c:v>-0.634213483339583</c:v>
                </c:pt>
                <c:pt idx="325">
                  <c:v>-0.62645032201771</c:v>
                </c:pt>
                <c:pt idx="326">
                  <c:v>-0.618624516185675</c:v>
                </c:pt>
                <c:pt idx="327">
                  <c:v>-0.610736848417539</c:v>
                </c:pt>
                <c:pt idx="328">
                  <c:v>-0.602788107473508</c:v>
                </c:pt>
                <c:pt idx="329">
                  <c:v>-0.594779088221051</c:v>
                </c:pt>
                <c:pt idx="330">
                  <c:v>-0.58671059155542</c:v>
                </c:pt>
                <c:pt idx="331">
                  <c:v>-0.578583424319557</c:v>
                </c:pt>
                <c:pt idx="332">
                  <c:v>-0.570398399223414</c:v>
                </c:pt>
                <c:pt idx="333">
                  <c:v>-0.562156334762678</c:v>
                </c:pt>
                <c:pt idx="334">
                  <c:v>-0.553858055136928</c:v>
                </c:pt>
                <c:pt idx="335">
                  <c:v>-0.545504390167211</c:v>
                </c:pt>
                <c:pt idx="336">
                  <c:v>-0.537096175213063</c:v>
                </c:pt>
                <c:pt idx="337">
                  <c:v>-0.528634251088973</c:v>
                </c:pt>
                <c:pt idx="338">
                  <c:v>-0.5201194639803</c:v>
                </c:pt>
                <c:pt idx="339">
                  <c:v>-0.511552665358662</c:v>
                </c:pt>
                <c:pt idx="340">
                  <c:v>-0.502934711896779</c:v>
                </c:pt>
                <c:pt idx="341">
                  <c:v>-0.494266465382817</c:v>
                </c:pt>
                <c:pt idx="342">
                  <c:v>-0.485548792634205</c:v>
                </c:pt>
                <c:pt idx="343">
                  <c:v>-0.476782565410952</c:v>
                </c:pt>
                <c:pt idx="344">
                  <c:v>-0.467968660328476</c:v>
                </c:pt>
                <c:pt idx="345">
                  <c:v>-0.459107958769939</c:v>
                </c:pt>
                <c:pt idx="346">
                  <c:v>-0.450201346798114</c:v>
                </c:pt>
                <c:pt idx="347">
                  <c:v>-0.441249715066776</c:v>
                </c:pt>
                <c:pt idx="348">
                  <c:v>-0.432253958731638</c:v>
                </c:pt>
                <c:pt idx="349">
                  <c:v>-0.423214977360836</c:v>
                </c:pt>
                <c:pt idx="350">
                  <c:v>-0.414133674844977</c:v>
                </c:pt>
                <c:pt idx="351">
                  <c:v>-0.405010959306744</c:v>
                </c:pt>
                <c:pt idx="352">
                  <c:v>-0.395847743010088</c:v>
                </c:pt>
                <c:pt idx="353">
                  <c:v>-0.386644942269003</c:v>
                </c:pt>
                <c:pt idx="354">
                  <c:v>-0.377403477355894</c:v>
                </c:pt>
                <c:pt idx="355">
                  <c:v>-0.368124272409552</c:v>
                </c:pt>
                <c:pt idx="356">
                  <c:v>-0.358808255342738</c:v>
                </c:pt>
                <c:pt idx="357">
                  <c:v>-0.349456357749395</c:v>
                </c:pt>
                <c:pt idx="358">
                  <c:v>-0.34006951481149</c:v>
                </c:pt>
                <c:pt idx="359">
                  <c:v>-0.330648665205494</c:v>
                </c:pt>
                <c:pt idx="360">
                  <c:v>-0.321194751008517</c:v>
                </c:pt>
                <c:pt idx="361">
                  <c:v>-0.311708717604101</c:v>
                </c:pt>
                <c:pt idx="362">
                  <c:v>-0.302191513587681</c:v>
                </c:pt>
                <c:pt idx="363">
                  <c:v>-0.292644090671728</c:v>
                </c:pt>
                <c:pt idx="364">
                  <c:v>-0.283067403590576</c:v>
                </c:pt>
                <c:pt idx="365">
                  <c:v>-0.273462410004955</c:v>
                </c:pt>
                <c:pt idx="366">
                  <c:v>-0.263830070406217</c:v>
                </c:pt>
                <c:pt idx="367">
                  <c:v>-0.254171348020296</c:v>
                </c:pt>
                <c:pt idx="368">
                  <c:v>-0.244487208711382</c:v>
                </c:pt>
                <c:pt idx="369">
                  <c:v>-0.234778620885335</c:v>
                </c:pt>
                <c:pt idx="370">
                  <c:v>-0.225046555392849</c:v>
                </c:pt>
                <c:pt idx="371">
                  <c:v>-0.215291985432361</c:v>
                </c:pt>
                <c:pt idx="372">
                  <c:v>-0.20551588645274</c:v>
                </c:pt>
                <c:pt idx="373">
                  <c:v>-0.195719236055736</c:v>
                </c:pt>
                <c:pt idx="374">
                  <c:v>-0.185903013898224</c:v>
                </c:pt>
                <c:pt idx="375">
                  <c:v>-0.176068201594242</c:v>
                </c:pt>
                <c:pt idx="376">
                  <c:v>-0.166215782616823</c:v>
                </c:pt>
                <c:pt idx="377">
                  <c:v>-0.156346742199655</c:v>
                </c:pt>
                <c:pt idx="378">
                  <c:v>-0.146462067238556</c:v>
                </c:pt>
                <c:pt idx="379">
                  <c:v>-0.136562746192785</c:v>
                </c:pt>
                <c:pt idx="380">
                  <c:v>-0.126649768986196</c:v>
                </c:pt>
                <c:pt idx="381">
                  <c:v>-0.11672412690825</c:v>
                </c:pt>
                <c:pt idx="382">
                  <c:v>-0.106786812514883</c:v>
                </c:pt>
                <c:pt idx="383">
                  <c:v>-0.0968388195292515</c:v>
                </c:pt>
                <c:pt idx="384">
                  <c:v>-0.0868811427423673</c:v>
                </c:pt>
                <c:pt idx="385">
                  <c:v>-0.0769147779136086</c:v>
                </c:pt>
                <c:pt idx="386">
                  <c:v>-0.0669407216711549</c:v>
                </c:pt>
                <c:pt idx="387">
                  <c:v>-0.0569599714123178</c:v>
                </c:pt>
                <c:pt idx="388">
                  <c:v>-0.046973525203806</c:v>
                </c:pt>
                <c:pt idx="389">
                  <c:v>-0.0369823816819183</c:v>
                </c:pt>
                <c:pt idx="390">
                  <c:v>-0.0269875399526809</c:v>
                </c:pt>
                <c:pt idx="391">
                  <c:v>-0.0169899994919369</c:v>
                </c:pt>
                <c:pt idx="392">
                  <c:v>-0.00699076004540292</c:v>
                </c:pt>
                <c:pt idx="393">
                  <c:v>0.0030091784713109</c:v>
                </c:pt>
                <c:pt idx="394">
                  <c:v>0.0130088160726843</c:v>
                </c:pt>
                <c:pt idx="395">
                  <c:v>0.0230071528032912</c:v>
                </c:pt>
                <c:pt idx="396">
                  <c:v>0.0330031888377902</c:v>
                </c:pt>
                <c:pt idx="397">
                  <c:v>0.0429959245809081</c:v>
                </c:pt>
                <c:pt idx="398">
                  <c:v>0.0529843607673976</c:v>
                </c:pt>
                <c:pt idx="399">
                  <c:v>0.0629674985619648</c:v>
                </c:pt>
                <c:pt idx="400">
                  <c:v>0.0729443396591477</c:v>
                </c:pt>
                <c:pt idx="401">
                  <c:v>0.0829138863831514</c:v>
                </c:pt>
                <c:pt idx="402">
                  <c:v>0.0928751417876114</c:v>
                </c:pt>
                <c:pt idx="403">
                  <c:v>0.102827109755289</c:v>
                </c:pt>
                <c:pt idx="404">
                  <c:v>0.11276879509768</c:v>
                </c:pt>
                <c:pt idx="405">
                  <c:v>0.122699203654534</c:v>
                </c:pt>
                <c:pt idx="406">
                  <c:v>0.132617342393272</c:v>
                </c:pt>
                <c:pt idx="407">
                  <c:v>0.142522219508285</c:v>
                </c:pt>
                <c:pt idx="408">
                  <c:v>0.152412844520115</c:v>
                </c:pt>
                <c:pt idx="409">
                  <c:v>0.162288228374504</c:v>
                </c:pt>
                <c:pt idx="410">
                  <c:v>0.172147383541294</c:v>
                </c:pt>
                <c:pt idx="411">
                  <c:v>0.181989324113187</c:v>
                </c:pt>
                <c:pt idx="412">
                  <c:v>0.191813065904325</c:v>
                </c:pt>
                <c:pt idx="413">
                  <c:v>0.201617626548716</c:v>
                </c:pt>
                <c:pt idx="414">
                  <c:v>0.211402025598467</c:v>
                </c:pt>
                <c:pt idx="415">
                  <c:v>0.221165284621826</c:v>
                </c:pt>
                <c:pt idx="416">
                  <c:v>0.230906427301026</c:v>
                </c:pt>
                <c:pt idx="417">
                  <c:v>0.240624479529917</c:v>
                </c:pt>
                <c:pt idx="418">
                  <c:v>0.250318469511375</c:v>
                </c:pt>
                <c:pt idx="419">
                  <c:v>0.259987427854481</c:v>
                </c:pt>
                <c:pt idx="420">
                  <c:v>0.269630387671456</c:v>
                </c:pt>
                <c:pt idx="421">
                  <c:v>0.279246384674355</c:v>
                </c:pt>
                <c:pt idx="422">
                  <c:v>0.288834457271491</c:v>
                </c:pt>
                <c:pt idx="423">
                  <c:v>0.298393646663596</c:v>
                </c:pt>
                <c:pt idx="424">
                  <c:v>0.307922996939694</c:v>
                </c:pt>
                <c:pt idx="425">
                  <c:v>0.317421555172699</c:v>
                </c:pt>
                <c:pt idx="426">
                  <c:v>0.326888371514704</c:v>
                </c:pt>
                <c:pt idx="427">
                  <c:v>0.336322499291964</c:v>
                </c:pt>
                <c:pt idx="428">
                  <c:v>0.345722995099563</c:v>
                </c:pt>
                <c:pt idx="429">
                  <c:v>0.355088918895754</c:v>
                </c:pt>
                <c:pt idx="430">
                  <c:v>0.36441933409596</c:v>
                </c:pt>
                <c:pt idx="431">
                  <c:v>0.37371330766644</c:v>
                </c:pt>
                <c:pt idx="432">
                  <c:v>0.38296991021758</c:v>
                </c:pt>
                <c:pt idx="433">
                  <c:v>0.392188216096838</c:v>
                </c:pt>
                <c:pt idx="434">
                  <c:v>0.401367303481308</c:v>
                </c:pt>
                <c:pt idx="435">
                  <c:v>0.410506254469902</c:v>
                </c:pt>
                <c:pt idx="436">
                  <c:v>0.419604155175138</c:v>
                </c:pt>
                <c:pt idx="437">
                  <c:v>0.428660095814524</c:v>
                </c:pt>
                <c:pt idx="438">
                  <c:v>0.437673170801544</c:v>
                </c:pt>
                <c:pt idx="439">
                  <c:v>0.446642478836211</c:v>
                </c:pt>
                <c:pt idx="440">
                  <c:v>0.455567122995195</c:v>
                </c:pt>
                <c:pt idx="441">
                  <c:v>0.464446210821517</c:v>
                </c:pt>
                <c:pt idx="442">
                  <c:v>0.473278854413794</c:v>
                </c:pt>
                <c:pt idx="443">
                  <c:v>0.482064170515028</c:v>
                </c:pt>
                <c:pt idx="444">
                  <c:v>0.490801280600929</c:v>
                </c:pt>
                <c:pt idx="445">
                  <c:v>0.49948931096777</c:v>
                </c:pt>
                <c:pt idx="446">
                  <c:v>0.508127392819753</c:v>
                </c:pt>
                <c:pt idx="447">
                  <c:v>0.516714662355893</c:v>
                </c:pt>
                <c:pt idx="448">
                  <c:v>0.525250260856392</c:v>
                </c:pt>
                <c:pt idx="449">
                  <c:v>0.533733334768511</c:v>
                </c:pt>
                <c:pt idx="450">
                  <c:v>0.54216303579193</c:v>
                </c:pt>
                <c:pt idx="451">
                  <c:v>0.550538520963571</c:v>
                </c:pt>
                <c:pt idx="452">
                  <c:v>0.558858952741896</c:v>
                </c:pt>
                <c:pt idx="453">
                  <c:v>0.567123499090662</c:v>
                </c:pt>
                <c:pt idx="454">
                  <c:v>0.575331333562119</c:v>
                </c:pt>
                <c:pt idx="455">
                  <c:v>0.583481635379661</c:v>
                </c:pt>
                <c:pt idx="456">
                  <c:v>0.591573589519899</c:v>
                </c:pt>
                <c:pt idx="457">
                  <c:v>0.599606386794161</c:v>
                </c:pt>
                <c:pt idx="458">
                  <c:v>0.607579223929414</c:v>
                </c:pt>
                <c:pt idx="459">
                  <c:v>0.615491303648588</c:v>
                </c:pt>
                <c:pt idx="460">
                  <c:v>0.623341834750305</c:v>
                </c:pt>
                <c:pt idx="461">
                  <c:v>0.631130032187997</c:v>
                </c:pt>
                <c:pt idx="462">
                  <c:v>0.63885511714841</c:v>
                </c:pt>
                <c:pt idx="463">
                  <c:v>0.646516317129485</c:v>
                </c:pt>
                <c:pt idx="464">
                  <c:v>0.65411286601761</c:v>
                </c:pt>
                <c:pt idx="465">
                  <c:v>0.661644004164225</c:v>
                </c:pt>
                <c:pt idx="466">
                  <c:v>0.669108978461792</c:v>
                </c:pt>
                <c:pt idx="467">
                  <c:v>0.676507042419101</c:v>
                </c:pt>
                <c:pt idx="468">
                  <c:v>0.683837456235922</c:v>
                </c:pt>
                <c:pt idx="469">
                  <c:v>0.691099486876983</c:v>
                </c:pt>
                <c:pt idx="470">
                  <c:v>0.69829240814527</c:v>
                </c:pt>
                <c:pt idx="471">
                  <c:v>0.705415500754651</c:v>
                </c:pt>
                <c:pt idx="472">
                  <c:v>0.712468052401801</c:v>
                </c:pt>
                <c:pt idx="473">
                  <c:v>0.719449357837433</c:v>
                </c:pt>
                <c:pt idx="474">
                  <c:v>0.726358718936819</c:v>
                </c:pt>
                <c:pt idx="475">
                  <c:v>0.733195444769609</c:v>
                </c:pt>
                <c:pt idx="476">
                  <c:v>0.739958851668916</c:v>
                </c:pt>
                <c:pt idx="477">
                  <c:v>0.746648263299686</c:v>
                </c:pt>
                <c:pt idx="478">
                  <c:v>0.753263010726332</c:v>
                </c:pt>
                <c:pt idx="479">
                  <c:v>0.759802432479621</c:v>
                </c:pt>
                <c:pt idx="480">
                  <c:v>0.766265874622829</c:v>
                </c:pt>
                <c:pt idx="481">
                  <c:v>0.772652690817128</c:v>
                </c:pt>
                <c:pt idx="482">
                  <c:v>0.778962242386221</c:v>
                </c:pt>
                <c:pt idx="483">
                  <c:v>0.785193898380207</c:v>
                </c:pt>
                <c:pt idx="484">
                  <c:v>0.791347035638682</c:v>
                </c:pt>
                <c:pt idx="485">
                  <c:v>0.797421038853046</c:v>
                </c:pt>
                <c:pt idx="486">
                  <c:v>0.803415300628041</c:v>
                </c:pt>
                <c:pt idx="487">
                  <c:v>0.809329221542483</c:v>
                </c:pt>
                <c:pt idx="488">
                  <c:v>0.815162210209209</c:v>
                </c:pt>
                <c:pt idx="489">
                  <c:v>0.820913683334215</c:v>
                </c:pt>
                <c:pt idx="490">
                  <c:v>0.826583065774979</c:v>
                </c:pt>
                <c:pt idx="491">
                  <c:v>0.832169790597983</c:v>
                </c:pt>
                <c:pt idx="492">
                  <c:v>0.8376732991354</c:v>
                </c:pt>
                <c:pt idx="493">
                  <c:v>0.843093041040961</c:v>
                </c:pt>
                <c:pt idx="494">
                  <c:v>0.848428474344994</c:v>
                </c:pt>
                <c:pt idx="495">
                  <c:v>0.853679065508614</c:v>
                </c:pt>
                <c:pt idx="496">
                  <c:v>0.85884428947708</c:v>
                </c:pt>
                <c:pt idx="497">
                  <c:v>0.863923629732299</c:v>
                </c:pt>
                <c:pt idx="498">
                  <c:v>0.868916578344479</c:v>
                </c:pt>
                <c:pt idx="499">
                  <c:v>0.873822636022919</c:v>
                </c:pt>
                <c:pt idx="500">
                  <c:v>0.87864131216594</c:v>
                </c:pt>
                <c:pt idx="501">
                  <c:v>0.883372124909943</c:v>
                </c:pt>
                <c:pt idx="502">
                  <c:v>0.888014601177596</c:v>
                </c:pt>
                <c:pt idx="503">
                  <c:v>0.892568276725141</c:v>
                </c:pt>
                <c:pt idx="504">
                  <c:v>0.897032696188818</c:v>
                </c:pt>
                <c:pt idx="505">
                  <c:v>0.901407413130401</c:v>
                </c:pt>
                <c:pt idx="506">
                  <c:v>0.905691990081841</c:v>
                </c:pt>
                <c:pt idx="507">
                  <c:v>0.909885998589014</c:v>
                </c:pt>
                <c:pt idx="508">
                  <c:v>0.913989019254563</c:v>
                </c:pt>
                <c:pt idx="509">
                  <c:v>0.918000641779842</c:v>
                </c:pt>
                <c:pt idx="510">
                  <c:v>0.921920465005941</c:v>
                </c:pt>
                <c:pt idx="511">
                  <c:v>0.925748096953805</c:v>
                </c:pt>
                <c:pt idx="512">
                  <c:v>0.929483154863426</c:v>
                </c:pt>
                <c:pt idx="513">
                  <c:v>0.933125265232128</c:v>
                </c:pt>
                <c:pt idx="514">
                  <c:v>0.936674063851909</c:v>
                </c:pt>
                <c:pt idx="515">
                  <c:v>0.940129195845864</c:v>
                </c:pt>
                <c:pt idx="516">
                  <c:v>0.943490315703673</c:v>
                </c:pt>
                <c:pt idx="517">
                  <c:v>0.94675708731615</c:v>
                </c:pt>
                <c:pt idx="518">
                  <c:v>0.949929184008857</c:v>
                </c:pt>
                <c:pt idx="519">
                  <c:v>0.953006288574769</c:v>
                </c:pt>
                <c:pt idx="520">
                  <c:v>0.955988093305992</c:v>
                </c:pt>
                <c:pt idx="521">
                  <c:v>0.958874300024539</c:v>
                </c:pt>
                <c:pt idx="522">
                  <c:v>0.961664620112143</c:v>
                </c:pt>
                <c:pt idx="523">
                  <c:v>0.96435877453912</c:v>
                </c:pt>
                <c:pt idx="524">
                  <c:v>0.966956493892272</c:v>
                </c:pt>
                <c:pt idx="525">
                  <c:v>0.96945751840183</c:v>
                </c:pt>
                <c:pt idx="526">
                  <c:v>0.971861597967426</c:v>
                </c:pt>
                <c:pt idx="527">
                  <c:v>0.974168492183108</c:v>
                </c:pt>
                <c:pt idx="528">
                  <c:v>0.976377970361375</c:v>
                </c:pt>
                <c:pt idx="529">
                  <c:v>0.978489811556252</c:v>
                </c:pt>
                <c:pt idx="530">
                  <c:v>0.980503804585379</c:v>
                </c:pt>
                <c:pt idx="531">
                  <c:v>0.982419748051131</c:v>
                </c:pt>
                <c:pt idx="532">
                  <c:v>0.984237450360758</c:v>
                </c:pt>
                <c:pt idx="533">
                  <c:v>0.985956729745545</c:v>
                </c:pt>
                <c:pt idx="534">
                  <c:v>0.987577414278984</c:v>
                </c:pt>
                <c:pt idx="535">
                  <c:v>0.989099341893975</c:v>
                </c:pt>
                <c:pt idx="536">
                  <c:v>0.990522360399022</c:v>
                </c:pt>
                <c:pt idx="537">
                  <c:v>0.991846327493462</c:v>
                </c:pt>
                <c:pt idx="538">
                  <c:v>0.993071110781689</c:v>
                </c:pt>
                <c:pt idx="539">
                  <c:v>0.994196587786394</c:v>
                </c:pt>
                <c:pt idx="540">
                  <c:v>0.995222645960815</c:v>
                </c:pt>
                <c:pt idx="541">
                  <c:v>0.996149182699989</c:v>
                </c:pt>
                <c:pt idx="542">
                  <c:v>0.996976105351015</c:v>
                </c:pt>
                <c:pt idx="543">
                  <c:v>0.997703331222316</c:v>
                </c:pt>
                <c:pt idx="544">
                  <c:v>0.998330787591912</c:v>
                </c:pt>
                <c:pt idx="545">
                  <c:v>0.998858411714688</c:v>
                </c:pt>
                <c:pt idx="546">
                  <c:v>0.999286150828672</c:v>
                </c:pt>
                <c:pt idx="547">
                  <c:v>0.999613962160308</c:v>
                </c:pt>
                <c:pt idx="548">
                  <c:v>0.999841812928738</c:v>
                </c:pt>
                <c:pt idx="549">
                  <c:v>0.999969680349073</c:v>
                </c:pt>
                <c:pt idx="550">
                  <c:v>0.999997551634679</c:v>
                </c:pt>
                <c:pt idx="551">
                  <c:v>0.999925423998449</c:v>
                </c:pt>
                <c:pt idx="552">
                  <c:v>0.999753304653089</c:v>
                </c:pt>
                <c:pt idx="553">
                  <c:v>0.999481210810388</c:v>
                </c:pt>
                <c:pt idx="554">
                  <c:v>0.999109169679504</c:v>
                </c:pt>
                <c:pt idx="555">
                  <c:v>0.99863721846424</c:v>
                </c:pt>
                <c:pt idx="556">
                  <c:v>0.998065404359325</c:v>
                </c:pt>
                <c:pt idx="557">
                  <c:v>0.997393784545692</c:v>
                </c:pt>
                <c:pt idx="558">
                  <c:v>0.996622426184764</c:v>
                </c:pt>
                <c:pt idx="559">
                  <c:v>0.995751406411733</c:v>
                </c:pt>
                <c:pt idx="560">
                  <c:v>0.994780812327851</c:v>
                </c:pt>
                <c:pt idx="561">
                  <c:v>0.993710740991717</c:v>
                </c:pt>
                <c:pt idx="562">
                  <c:v>0.992541299409574</c:v>
                </c:pt>
                <c:pt idx="563">
                  <c:v>0.991272604524604</c:v>
                </c:pt>
                <c:pt idx="564">
                  <c:v>0.98990478320524</c:v>
                </c:pt>
                <c:pt idx="565">
                  <c:v>0.988437972232474</c:v>
                </c:pt>
                <c:pt idx="566">
                  <c:v>0.986872318286179</c:v>
                </c:pt>
                <c:pt idx="567">
                  <c:v>0.985207977930447</c:v>
                </c:pt>
                <c:pt idx="568">
                  <c:v>0.983445117597926</c:v>
                </c:pt>
                <c:pt idx="569">
                  <c:v>0.98158391357318</c:v>
                </c:pt>
                <c:pt idx="570">
                  <c:v>0.97962455197506</c:v>
                </c:pt>
                <c:pt idx="571">
                  <c:v>0.977567228738094</c:v>
                </c:pt>
                <c:pt idx="572">
                  <c:v>0.975412149592891</c:v>
                </c:pt>
                <c:pt idx="573">
                  <c:v>0.973159530045569</c:v>
                </c:pt>
                <c:pt idx="574">
                  <c:v>0.970809595356207</c:v>
                </c:pt>
                <c:pt idx="575">
                  <c:v>0.968362580516314</c:v>
                </c:pt>
                <c:pt idx="576">
                  <c:v>0.965818730225335</c:v>
                </c:pt>
                <c:pt idx="577">
                  <c:v>0.963178298866181</c:v>
                </c:pt>
                <c:pt idx="578">
                  <c:v>0.960441550479785</c:v>
                </c:pt>
                <c:pt idx="579">
                  <c:v>0.957608758738707</c:v>
                </c:pt>
                <c:pt idx="580">
                  <c:v>0.954680206919759</c:v>
                </c:pt>
                <c:pt idx="581">
                  <c:v>0.951656187875684</c:v>
                </c:pt>
                <c:pt idx="582">
                  <c:v>0.948537004005865</c:v>
                </c:pt>
                <c:pt idx="583">
                  <c:v>0.945322967226091</c:v>
                </c:pt>
                <c:pt idx="584">
                  <c:v>0.942014398937361</c:v>
                </c:pt>
                <c:pt idx="585">
                  <c:v>0.938611629993746</c:v>
                </c:pt>
                <c:pt idx="586">
                  <c:v>0.935115000669305</c:v>
                </c:pt>
                <c:pt idx="587">
                  <c:v>0.931524860624058</c:v>
                </c:pt>
                <c:pt idx="588">
                  <c:v>0.927841568869016</c:v>
                </c:pt>
                <c:pt idx="589">
                  <c:v>0.924065493730286</c:v>
                </c:pt>
                <c:pt idx="590">
                  <c:v>0.920197012812235</c:v>
                </c:pt>
                <c:pt idx="591">
                  <c:v>0.916236512959732</c:v>
                </c:pt>
                <c:pt idx="592">
                  <c:v>0.91218439021946</c:v>
                </c:pt>
                <c:pt idx="593">
                  <c:v>0.908041049800317</c:v>
                </c:pt>
                <c:pt idx="594">
                  <c:v>0.903806906032892</c:v>
                </c:pt>
                <c:pt idx="595">
                  <c:v>0.899482382328035</c:v>
                </c:pt>
                <c:pt idx="596">
                  <c:v>0.89506791113451</c:v>
                </c:pt>
                <c:pt idx="597">
                  <c:v>0.89056393389576</c:v>
                </c:pt>
                <c:pt idx="598">
                  <c:v>0.885970901005754</c:v>
                </c:pt>
                <c:pt idx="599">
                  <c:v>0.881289271763954</c:v>
                </c:pt>
                <c:pt idx="600">
                  <c:v>0.876519514329383</c:v>
                </c:pt>
                <c:pt idx="601">
                  <c:v>0.87166210567381</c:v>
                </c:pt>
                <c:pt idx="602">
                  <c:v>0.866717531534052</c:v>
                </c:pt>
                <c:pt idx="603">
                  <c:v>0.861686286363402</c:v>
                </c:pt>
                <c:pt idx="604">
                  <c:v>0.856568873282186</c:v>
                </c:pt>
                <c:pt idx="605">
                  <c:v>0.851365804027447</c:v>
                </c:pt>
                <c:pt idx="606">
                  <c:v>0.846077598901774</c:v>
                </c:pt>
                <c:pt idx="607">
                  <c:v>0.840704786721273</c:v>
                </c:pt>
                <c:pt idx="608">
                  <c:v>0.835247904762685</c:v>
                </c:pt>
                <c:pt idx="609">
                  <c:v>0.829707498709658</c:v>
                </c:pt>
                <c:pt idx="610">
                  <c:v>0.824084122598181</c:v>
                </c:pt>
                <c:pt idx="611">
                  <c:v>0.818378338761179</c:v>
                </c:pt>
                <c:pt idx="612">
                  <c:v>0.81259071777228</c:v>
                </c:pt>
                <c:pt idx="613">
                  <c:v>0.806721838388761</c:v>
                </c:pt>
                <c:pt idx="614">
                  <c:v>0.800772287493669</c:v>
                </c:pt>
                <c:pt idx="615">
                  <c:v>0.794742660037134</c:v>
                </c:pt>
                <c:pt idx="616">
                  <c:v>0.788633558976881</c:v>
                </c:pt>
                <c:pt idx="617">
                  <c:v>0.782445595217922</c:v>
                </c:pt>
                <c:pt idx="618">
                  <c:v>0.776179387551477</c:v>
                </c:pt>
                <c:pt idx="619">
                  <c:v>0.76983556259309</c:v>
                </c:pt>
                <c:pt idx="620">
                  <c:v>0.763414754719972</c:v>
                </c:pt>
                <c:pt idx="621">
                  <c:v>0.756917606007559</c:v>
                </c:pt>
                <c:pt idx="622">
                  <c:v>0.750344766165307</c:v>
                </c:pt>
                <c:pt idx="623">
                  <c:v>0.743696892471724</c:v>
                </c:pt>
                <c:pt idx="624">
                  <c:v>0.736974649708639</c:v>
                </c:pt>
                <c:pt idx="625">
                  <c:v>0.730178710094728</c:v>
                </c:pt>
                <c:pt idx="626">
                  <c:v>0.723309753218287</c:v>
                </c:pt>
                <c:pt idx="627">
                  <c:v>0.71636846596928</c:v>
                </c:pt>
                <c:pt idx="628">
                  <c:v>0.709355542470647</c:v>
                </c:pt>
                <c:pt idx="629">
                  <c:v>0.702271684008896</c:v>
                </c:pt>
                <c:pt idx="630">
                  <c:v>0.695117598963968</c:v>
                </c:pt>
                <c:pt idx="631">
                  <c:v>0.687894002738406</c:v>
                </c:pt>
                <c:pt idx="632">
                  <c:v>0.680601617685813</c:v>
                </c:pt>
                <c:pt idx="633">
                  <c:v>0.673241173038619</c:v>
                </c:pt>
                <c:pt idx="634">
                  <c:v>0.665813404835153</c:v>
                </c:pt>
                <c:pt idx="635">
                  <c:v>0.658319055846046</c:v>
                </c:pt>
                <c:pt idx="636">
                  <c:v>0.650758875499951</c:v>
                </c:pt>
                <c:pt idx="637">
                  <c:v>0.643133619808604</c:v>
                </c:pt>
                <c:pt idx="638">
                  <c:v>0.635444051291219</c:v>
                </c:pt>
                <c:pt idx="639">
                  <c:v>0.62769093889824</c:v>
                </c:pt>
                <c:pt idx="640">
                  <c:v>0.619875057934444</c:v>
                </c:pt>
                <c:pt idx="641">
                  <c:v>0.611997189981417</c:v>
                </c:pt>
                <c:pt idx="642">
                  <c:v>0.604058122819387</c:v>
                </c:pt>
                <c:pt idx="643">
                  <c:v>0.596058650348455</c:v>
                </c:pt>
                <c:pt idx="644">
                  <c:v>0.587999572509202</c:v>
                </c:pt>
                <c:pt idx="645">
                  <c:v>0.579881695202697</c:v>
                </c:pt>
                <c:pt idx="646">
                  <c:v>0.571705830209904</c:v>
                </c:pt>
                <c:pt idx="647">
                  <c:v>0.563472795110511</c:v>
                </c:pt>
                <c:pt idx="648">
                  <c:v>0.555183413201165</c:v>
                </c:pt>
                <c:pt idx="649">
                  <c:v>0.54683851341315</c:v>
                </c:pt>
                <c:pt idx="650">
                  <c:v>0.538438930229492</c:v>
                </c:pt>
                <c:pt idx="651">
                  <c:v>0.529985503601508</c:v>
                </c:pt>
                <c:pt idx="652">
                  <c:v>0.521479078864817</c:v>
                </c:pt>
                <c:pt idx="653">
                  <c:v>0.512920506654804</c:v>
                </c:pt>
                <c:pt idx="654">
                  <c:v>0.504310642821558</c:v>
                </c:pt>
                <c:pt idx="655">
                  <c:v>0.495650348344287</c:v>
                </c:pt>
                <c:pt idx="656">
                  <c:v>0.486940489245223</c:v>
                </c:pt>
                <c:pt idx="657">
                  <c:v>0.478181936503015</c:v>
                </c:pt>
                <c:pt idx="658">
                  <c:v>0.469375565965642</c:v>
                </c:pt>
                <c:pt idx="659">
                  <c:v>0.460522258262817</c:v>
                </c:pt>
                <c:pt idx="660">
                  <c:v>0.451622898717933</c:v>
                </c:pt>
                <c:pt idx="661">
                  <c:v>0.442678377259528</c:v>
                </c:pt>
                <c:pt idx="662">
                  <c:v>0.433689588332295</c:v>
                </c:pt>
                <c:pt idx="663">
                  <c:v>0.424657430807635</c:v>
                </c:pt>
                <c:pt idx="664">
                  <c:v>0.415582807893775</c:v>
                </c:pt>
                <c:pt idx="665">
                  <c:v>0.406466627045442</c:v>
                </c:pt>
                <c:pt idx="666">
                  <c:v>0.397309799873127</c:v>
                </c:pt>
                <c:pt idx="667">
                  <c:v>0.388113242051915</c:v>
                </c:pt>
                <c:pt idx="668">
                  <c:v>0.378877873229924</c:v>
                </c:pt>
                <c:pt idx="669">
                  <c:v>0.36960461693634</c:v>
                </c:pt>
                <c:pt idx="670">
                  <c:v>0.360294400489066</c:v>
                </c:pt>
                <c:pt idx="671">
                  <c:v>0.350948154901988</c:v>
                </c:pt>
                <c:pt idx="672">
                  <c:v>0.341566814791875</c:v>
                </c:pt>
                <c:pt idx="673">
                  <c:v>0.33215131828492</c:v>
                </c:pt>
                <c:pt idx="674">
                  <c:v>0.322702606922929</c:v>
                </c:pt>
                <c:pt idx="675">
                  <c:v>0.313221625569164</c:v>
                </c:pt>
                <c:pt idx="676">
                  <c:v>0.303709322313859</c:v>
                </c:pt>
                <c:pt idx="677">
                  <c:v>0.294166648379413</c:v>
                </c:pt>
                <c:pt idx="678">
                  <c:v>0.284594558025266</c:v>
                </c:pt>
                <c:pt idx="679">
                  <c:v>0.274994008452479</c:v>
                </c:pt>
                <c:pt idx="680">
                  <c:v>0.265365959708008</c:v>
                </c:pt>
                <c:pt idx="681">
                  <c:v>0.255711374588703</c:v>
                </c:pt>
                <c:pt idx="682">
                  <c:v>0.246031218545031</c:v>
                </c:pt>
                <c:pt idx="683">
                  <c:v>0.23632645958453</c:v>
                </c:pt>
                <c:pt idx="684">
                  <c:v>0.22659806817501</c:v>
                </c:pt>
                <c:pt idx="685">
                  <c:v>0.216847017147502</c:v>
                </c:pt>
                <c:pt idx="686">
                  <c:v>0.207074281598984</c:v>
                </c:pt>
                <c:pt idx="687">
                  <c:v>0.197280838794869</c:v>
                </c:pt>
                <c:pt idx="688">
                  <c:v>0.187467668071274</c:v>
                </c:pt>
                <c:pt idx="689">
                  <c:v>0.177635750737095</c:v>
                </c:pt>
                <c:pt idx="690">
                  <c:v>0.16778606997587</c:v>
                </c:pt>
                <c:pt idx="691">
                  <c:v>0.15791961074747</c:v>
                </c:pt>
                <c:pt idx="692">
                  <c:v>0.148037359689594</c:v>
                </c:pt>
                <c:pt idx="693">
                  <c:v>0.138140305019114</c:v>
                </c:pt>
                <c:pt idx="694">
                  <c:v>0.128229436433247</c:v>
                </c:pt>
                <c:pt idx="695">
                  <c:v>0.118305745010595</c:v>
                </c:pt>
                <c:pt idx="696">
                  <c:v>0.10837022311203</c:v>
                </c:pt>
                <c:pt idx="697">
                  <c:v>0.0984238642814624</c:v>
                </c:pt>
                <c:pt idx="698">
                  <c:v>0.0884676631464851</c:v>
                </c:pt>
                <c:pt idx="699">
                  <c:v>0.0785026153189167</c:v>
                </c:pt>
                <c:pt idx="700">
                  <c:v>0.0685297172952351</c:v>
                </c:pt>
                <c:pt idx="701">
                  <c:v>0.0585499663569319</c:v>
                </c:pt>
                <c:pt idx="702">
                  <c:v>0.0485643604707845</c:v>
                </c:pt>
                <c:pt idx="703">
                  <c:v>0.0385738981890592</c:v>
                </c:pt>
                <c:pt idx="704">
                  <c:v>0.0285795785496608</c:v>
                </c:pt>
                <c:pt idx="705">
                  <c:v>0.0185824009762236</c:v>
                </c:pt>
                <c:pt idx="706">
                  <c:v>0.0085833651781741</c:v>
                </c:pt>
                <c:pt idx="707">
                  <c:v>-0.00141652894924134</c:v>
                </c:pt>
                <c:pt idx="708">
                  <c:v>-0.0114162814249414</c:v>
                </c:pt>
                <c:pt idx="709">
                  <c:v>-0.0214148922820125</c:v>
                </c:pt>
                <c:pt idx="710">
                  <c:v>-0.0314113616677011</c:v>
                </c:pt>
                <c:pt idx="711">
                  <c:v>-0.0414046899433999</c:v>
                </c:pt>
                <c:pt idx="712">
                  <c:v>-0.0513938777846072</c:v>
                </c:pt>
                <c:pt idx="713">
                  <c:v>-0.0613779262808641</c:v>
                </c:pt>
                <c:pt idx="714">
                  <c:v>-0.0713558370356411</c:v>
                </c:pt>
                <c:pt idx="715">
                  <c:v>-0.0813266122661784</c:v>
                </c:pt>
                <c:pt idx="716">
                  <c:v>-0.0912892549032601</c:v>
                </c:pt>
                <c:pt idx="717">
                  <c:v>-0.101242768690926</c:v>
                </c:pt>
                <c:pt idx="718">
                  <c:v>-0.111186158286091</c:v>
                </c:pt>
                <c:pt idx="719">
                  <c:v>-0.121118429358083</c:v>
                </c:pt>
                <c:pt idx="720">
                  <c:v>-0.13103858868807</c:v>
                </c:pt>
                <c:pt idx="721">
                  <c:v>-0.140945644268387</c:v>
                </c:pt>
                <c:pt idx="722">
                  <c:v>-0.150838605401731</c:v>
                </c:pt>
                <c:pt idx="723">
                  <c:v>-0.160716482800236</c:v>
                </c:pt>
                <c:pt idx="724">
                  <c:v>-0.170578288684387</c:v>
                </c:pt>
                <c:pt idx="725">
                  <c:v>-0.180423036881821</c:v>
                </c:pt>
                <c:pt idx="726">
                  <c:v>-0.190249742925915</c:v>
                </c:pt>
                <c:pt idx="727">
                  <c:v>-0.200057424154261</c:v>
                </c:pt>
                <c:pt idx="728">
                  <c:v>-0.209845099806904</c:v>
                </c:pt>
                <c:pt idx="729">
                  <c:v>-0.219611791124436</c:v>
                </c:pt>
                <c:pt idx="730">
                  <c:v>-0.229356521445866</c:v>
                </c:pt>
                <c:pt idx="731">
                  <c:v>-0.23907831630628</c:v>
                </c:pt>
                <c:pt idx="732">
                  <c:v>-0.248776203534297</c:v>
                </c:pt>
                <c:pt idx="733">
                  <c:v>-0.25844921334927</c:v>
                </c:pt>
                <c:pt idx="734">
                  <c:v>-0.268096378458285</c:v>
                </c:pt>
                <c:pt idx="735">
                  <c:v>-0.277716734152864</c:v>
                </c:pt>
                <c:pt idx="736">
                  <c:v>-0.28730931840546</c:v>
                </c:pt>
                <c:pt idx="737">
                  <c:v>-0.296873171965638</c:v>
                </c:pt>
                <c:pt idx="738">
                  <c:v>-0.306407338456013</c:v>
                </c:pt>
                <c:pt idx="739">
                  <c:v>-0.315910864467881</c:v>
                </c:pt>
                <c:pt idx="740">
                  <c:v>-0.32538279965656</c:v>
                </c:pt>
                <c:pt idx="741">
                  <c:v>-0.334822196836427</c:v>
                </c:pt>
                <c:pt idx="742">
                  <c:v>-0.344228112075624</c:v>
                </c:pt>
                <c:pt idx="743">
                  <c:v>-0.353599604790473</c:v>
                </c:pt>
                <c:pt idx="744">
                  <c:v>-0.362935737839507</c:v>
                </c:pt>
                <c:pt idx="745">
                  <c:v>-0.372235577617202</c:v>
                </c:pt>
                <c:pt idx="746">
                  <c:v>-0.38149819414733</c:v>
                </c:pt>
                <c:pt idx="747">
                  <c:v>-0.390722661175958</c:v>
                </c:pt>
                <c:pt idx="748">
                  <c:v>-0.399908056264072</c:v>
                </c:pt>
                <c:pt idx="749">
                  <c:v>-0.409053460879811</c:v>
                </c:pt>
                <c:pt idx="750">
                  <c:v>-0.418157960490342</c:v>
                </c:pt>
                <c:pt idx="751">
                  <c:v>-0.427220644653284</c:v>
                </c:pt>
                <c:pt idx="752">
                  <c:v>-0.436240607107781</c:v>
                </c:pt>
                <c:pt idx="753">
                  <c:v>-0.445216945865098</c:v>
                </c:pt>
                <c:pt idx="754">
                  <c:v>-0.454148763298841</c:v>
                </c:pt>
                <c:pt idx="755">
                  <c:v>-0.46303516623471</c:v>
                </c:pt>
                <c:pt idx="756">
                  <c:v>-0.471875266039817</c:v>
                </c:pt>
                <c:pt idx="757">
                  <c:v>-0.48066817871155</c:v>
                </c:pt>
                <c:pt idx="758">
                  <c:v>-0.489413024965964</c:v>
                </c:pt>
                <c:pt idx="759">
                  <c:v>-0.498108930325728</c:v>
                </c:pt>
                <c:pt idx="760">
                  <c:v>-0.506755025207545</c:v>
                </c:pt>
                <c:pt idx="761">
                  <c:v>-0.515350445009139</c:v>
                </c:pt>
                <c:pt idx="762">
                  <c:v>-0.523894330195687</c:v>
                </c:pt>
                <c:pt idx="763">
                  <c:v>-0.532385826385794</c:v>
                </c:pt>
                <c:pt idx="764">
                  <c:v>-0.540824084436915</c:v>
                </c:pt>
                <c:pt idx="765">
                  <c:v>-0.549208260530277</c:v>
                </c:pt>
                <c:pt idx="766">
                  <c:v>-0.557537516255261</c:v>
                </c:pt>
                <c:pt idx="767">
                  <c:v>-0.565811018693228</c:v>
                </c:pt>
                <c:pt idx="768">
                  <c:v>-0.574027940500837</c:v>
                </c:pt>
                <c:pt idx="769">
                  <c:v>-0.58218745999275</c:v>
                </c:pt>
                <c:pt idx="770">
                  <c:v>-0.590288761223817</c:v>
                </c:pt>
                <c:pt idx="771">
                  <c:v>-0.598331034070668</c:v>
                </c:pt>
                <c:pt idx="772">
                  <c:v>-0.60631347431272</c:v>
                </c:pt>
                <c:pt idx="773">
                  <c:v>-0.614235283712601</c:v>
                </c:pt>
                <c:pt idx="774">
                  <c:v>-0.622095670095969</c:v>
                </c:pt>
                <c:pt idx="775">
                  <c:v>-0.629893847430742</c:v>
                </c:pt>
                <c:pt idx="776">
                  <c:v>-0.637629035905678</c:v>
                </c:pt>
                <c:pt idx="777">
                  <c:v>-0.645300462008383</c:v>
                </c:pt>
                <c:pt idx="778">
                  <c:v>-0.652907358602634</c:v>
                </c:pt>
                <c:pt idx="779">
                  <c:v>-0.660448965005112</c:v>
                </c:pt>
                <c:pt idx="780">
                  <c:v>-0.667924527061462</c:v>
                </c:pt>
                <c:pt idx="781">
                  <c:v>-0.675333297221708</c:v>
                </c:pt>
                <c:pt idx="782">
                  <c:v>-0.682674534615009</c:v>
                </c:pt>
                <c:pt idx="783">
                  <c:v>-0.689947505123739</c:v>
                </c:pt>
                <c:pt idx="784">
                  <c:v>-0.697151481456914</c:v>
                </c:pt>
                <c:pt idx="785">
                  <c:v>-0.704285743222898</c:v>
                </c:pt>
                <c:pt idx="786">
                  <c:v>-0.711349577001466</c:v>
                </c:pt>
                <c:pt idx="787">
                  <c:v>-0.718342276415121</c:v>
                </c:pt>
                <c:pt idx="788">
                  <c:v>-0.725263142199751</c:v>
                </c:pt>
                <c:pt idx="789">
                  <c:v>-0.732111482274546</c:v>
                </c:pt>
                <c:pt idx="790">
                  <c:v>-0.738886611811203</c:v>
                </c:pt>
                <c:pt idx="791">
                  <c:v>-0.745587853302418</c:v>
                </c:pt>
                <c:pt idx="792">
                  <c:v>-0.752214536629621</c:v>
                </c:pt>
                <c:pt idx="793">
                  <c:v>-0.758765999130007</c:v>
                </c:pt>
                <c:pt idx="794">
                  <c:v>-0.765241585662781</c:v>
                </c:pt>
                <c:pt idx="795">
                  <c:v>-0.771640648674689</c:v>
                </c:pt>
                <c:pt idx="796">
                  <c:v>-0.777962548264761</c:v>
                </c:pt>
                <c:pt idx="797">
                  <c:v>-0.784206652248306</c:v>
                </c:pt>
                <c:pt idx="798">
                  <c:v>-0.790372336220131</c:v>
                </c:pt>
                <c:pt idx="799">
                  <c:v>-0.796458983616973</c:v>
                </c:pt>
                <c:pt idx="800">
                  <c:v>-0.802465985779169</c:v>
                </c:pt>
                <c:pt idx="801">
                  <c:v>-0.808392742011505</c:v>
                </c:pt>
                <c:pt idx="802">
                  <c:v>-0.814238659643299</c:v>
                </c:pt>
                <c:pt idx="803">
                  <c:v>-0.820003154087658</c:v>
                </c:pt>
                <c:pt idx="804">
                  <c:v>-0.825685648899943</c:v>
                </c:pt>
                <c:pt idx="805">
                  <c:v>-0.831285575835408</c:v>
                </c:pt>
                <c:pt idx="806">
                  <c:v>-0.836802374906022</c:v>
                </c:pt>
                <c:pt idx="807">
                  <c:v>-0.842235494436481</c:v>
                </c:pt>
                <c:pt idx="808">
                  <c:v>-0.847584391119355</c:v>
                </c:pt>
                <c:pt idx="809">
                  <c:v>-0.852848530069437</c:v>
                </c:pt>
                <c:pt idx="810">
                  <c:v>-0.858027384877215</c:v>
                </c:pt>
                <c:pt idx="811">
                  <c:v>-0.863120437661527</c:v>
                </c:pt>
                <c:pt idx="812">
                  <c:v>-0.868127179121336</c:v>
                </c:pt>
                <c:pt idx="813">
                  <c:v>-0.873047108586672</c:v>
                </c:pt>
                <c:pt idx="814">
                  <c:v>-0.877879734068686</c:v>
                </c:pt>
                <c:pt idx="815">
                  <c:v>-0.882624572308855</c:v>
                </c:pt>
                <c:pt idx="816">
                  <c:v>-0.887281148827313</c:v>
                </c:pt>
                <c:pt idx="817">
                  <c:v>-0.891848997970285</c:v>
                </c:pt>
                <c:pt idx="818">
                  <c:v>-0.896327662956667</c:v>
                </c:pt>
                <c:pt idx="819">
                  <c:v>-0.900716695923688</c:v>
                </c:pt>
                <c:pt idx="820">
                  <c:v>-0.905015657971714</c:v>
                </c:pt>
                <c:pt idx="821">
                  <c:v>-0.90922411920812</c:v>
                </c:pt>
                <c:pt idx="822">
                  <c:v>-0.913341658790287</c:v>
                </c:pt>
                <c:pt idx="823">
                  <c:v>-0.917367864967693</c:v>
                </c:pt>
                <c:pt idx="824">
                  <c:v>-0.921302335123071</c:v>
                </c:pt>
                <c:pt idx="825">
                  <c:v>-0.925144675812687</c:v>
                </c:pt>
                <c:pt idx="826">
                  <c:v>-0.928894502805672</c:v>
                </c:pt>
                <c:pt idx="827">
                  <c:v>-0.932551441122455</c:v>
                </c:pt>
                <c:pt idx="828">
                  <c:v>-0.936115125072247</c:v>
                </c:pt>
                <c:pt idx="829">
                  <c:v>-0.939585198289626</c:v>
                </c:pt>
                <c:pt idx="830">
                  <c:v>-0.942961313770162</c:v>
                </c:pt>
                <c:pt idx="831">
                  <c:v>-0.946243133905118</c:v>
                </c:pt>
                <c:pt idx="832">
                  <c:v>-0.949430330515218</c:v>
                </c:pt>
                <c:pt idx="833">
                  <c:v>-0.952522584883454</c:v>
                </c:pt>
                <c:pt idx="834">
                  <c:v>-0.95551958778697</c:v>
                </c:pt>
                <c:pt idx="835">
                  <c:v>-0.958421039527969</c:v>
                </c:pt>
                <c:pt idx="836">
                  <c:v>-0.961226649963698</c:v>
                </c:pt>
                <c:pt idx="837">
                  <c:v>-0.96393613853545</c:v>
                </c:pt>
                <c:pt idx="838">
                  <c:v>-0.966549234296626</c:v>
                </c:pt>
                <c:pt idx="839">
                  <c:v>-0.969065675939827</c:v>
                </c:pt>
                <c:pt idx="840">
                  <c:v>-0.971485211822986</c:v>
                </c:pt>
                <c:pt idx="841">
                  <c:v>-0.973807599994531</c:v>
                </c:pt>
                <c:pt idx="842">
                  <c:v>-0.97603260821758</c:v>
                </c:pt>
                <c:pt idx="843">
                  <c:v>-0.978160013993166</c:v>
                </c:pt>
                <c:pt idx="844">
                  <c:v>-0.980189604582482</c:v>
                </c:pt>
                <c:pt idx="845">
                  <c:v>-0.982121177028163</c:v>
                </c:pt>
                <c:pt idx="846">
                  <c:v>-0.983954538174573</c:v>
                </c:pt>
                <c:pt idx="847">
                  <c:v>-0.985689504687123</c:v>
                </c:pt>
                <c:pt idx="848">
                  <c:v>-0.987325903070611</c:v>
                </c:pt>
                <c:pt idx="849">
                  <c:v>-0.98886356968656</c:v>
                </c:pt>
                <c:pt idx="850">
                  <c:v>-0.990302350769591</c:v>
                </c:pt>
                <c:pt idx="851">
                  <c:v>-0.991642102442794</c:v>
                </c:pt>
                <c:pt idx="852">
                  <c:v>-0.992882690732119</c:v>
                </c:pt>
                <c:pt idx="853">
                  <c:v>-0.99402399157977</c:v>
                </c:pt>
                <c:pt idx="854">
                  <c:v>-0.995065890856613</c:v>
                </c:pt>
                <c:pt idx="855">
                  <c:v>-0.99600828437359</c:v>
                </c:pt>
                <c:pt idx="856">
                  <c:v>-0.996851077892133</c:v>
                </c:pt>
                <c:pt idx="857">
                  <c:v>-0.997594187133594</c:v>
                </c:pt>
                <c:pt idx="858">
                  <c:v>-0.998237537787667</c:v>
                </c:pt>
                <c:pt idx="859">
                  <c:v>-0.998781065519823</c:v>
                </c:pt>
                <c:pt idx="860">
                  <c:v>-0.999224715977741</c:v>
                </c:pt>
                <c:pt idx="861">
                  <c:v>-0.999568444796747</c:v>
                </c:pt>
                <c:pt idx="862">
                  <c:v>-0.999812217604244</c:v>
                </c:pt>
                <c:pt idx="863">
                  <c:v>-0.999956010023154</c:v>
                </c:pt>
                <c:pt idx="864">
                  <c:v>-0.999999807674356</c:v>
                </c:pt>
                <c:pt idx="865">
                  <c:v>-0.999943606178121</c:v>
                </c:pt>
                <c:pt idx="866">
                  <c:v>-0.999787411154552</c:v>
                </c:pt>
                <c:pt idx="867">
                  <c:v>-0.999531238223021</c:v>
                </c:pt>
                <c:pt idx="868">
                  <c:v>-0.999175113000607</c:v>
                </c:pt>
                <c:pt idx="869">
                  <c:v>-0.998719071099536</c:v>
                </c:pt>
                <c:pt idx="870">
                  <c:v>-0.998163158123619</c:v>
                </c:pt>
                <c:pt idx="871">
                  <c:v>-0.997507429663689</c:v>
                </c:pt>
                <c:pt idx="872">
                  <c:v>-0.996751951292046</c:v>
                </c:pt>
                <c:pt idx="873">
                  <c:v>-0.995896798555898</c:v>
                </c:pt>
                <c:pt idx="874">
                  <c:v>-0.994942056969805</c:v>
                </c:pt>
                <c:pt idx="875">
                  <c:v>-0.993887822007131</c:v>
                </c:pt>
                <c:pt idx="876">
                  <c:v>-0.992734199090494</c:v>
                </c:pt>
                <c:pt idx="877">
                  <c:v>-0.991481303581223</c:v>
                </c:pt>
                <c:pt idx="878">
                  <c:v>-0.990129260767825</c:v>
                </c:pt>
                <c:pt idx="879">
                  <c:v>-0.988678205853456</c:v>
                </c:pt>
                <c:pt idx="880">
                  <c:v>-0.987128283942397</c:v>
                </c:pt>
                <c:pt idx="881">
                  <c:v>-0.985479650025549</c:v>
                </c:pt>
                <c:pt idx="882">
                  <c:v>-0.983732468964927</c:v>
                </c:pt>
                <c:pt idx="883">
                  <c:v>-0.981886915477184</c:v>
                </c:pt>
                <c:pt idx="884">
                  <c:v>-0.979943174116129</c:v>
                </c:pt>
                <c:pt idx="885">
                  <c:v>-0.97790143925428</c:v>
                </c:pt>
                <c:pt idx="886">
                  <c:v>-0.97576191506342</c:v>
                </c:pt>
                <c:pt idx="887">
                  <c:v>-0.973524815494186</c:v>
                </c:pt>
                <c:pt idx="888">
                  <c:v>-0.971190364254671</c:v>
                </c:pt>
                <c:pt idx="889">
                  <c:v>-0.968758794788052</c:v>
                </c:pt>
                <c:pt idx="890">
                  <c:v>-0.966230350249251</c:v>
                </c:pt>
                <c:pt idx="891">
                  <c:v>-0.963605283480615</c:v>
                </c:pt>
                <c:pt idx="892">
                  <c:v>-0.960883856986632</c:v>
                </c:pt>
                <c:pt idx="893">
                  <c:v>-0.958066342907684</c:v>
                </c:pt>
                <c:pt idx="894">
                  <c:v>-0.955153022992832</c:v>
                </c:pt>
                <c:pt idx="895">
                  <c:v>-0.952144188571638</c:v>
                </c:pt>
                <c:pt idx="896">
                  <c:v>-0.949040140525038</c:v>
                </c:pt>
                <c:pt idx="897">
                  <c:v>-0.94584118925525</c:v>
                </c:pt>
                <c:pt idx="898">
                  <c:v>-0.942547654654735</c:v>
                </c:pt>
                <c:pt idx="899">
                  <c:v>-0.939159866074208</c:v>
                </c:pt>
                <c:pt idx="900">
                  <c:v>-0.935678162289704</c:v>
                </c:pt>
                <c:pt idx="901">
                  <c:v>-0.932102891468701</c:v>
                </c:pt>
                <c:pt idx="902">
                  <c:v>-0.9284344111353</c:v>
                </c:pt>
                <c:pt idx="903">
                  <c:v>-0.924673088134479</c:v>
                </c:pt>
                <c:pt idx="904">
                  <c:v>-0.920819298595402</c:v>
                </c:pt>
                <c:pt idx="905">
                  <c:v>-0.916873427893812</c:v>
                </c:pt>
                <c:pt idx="906">
                  <c:v>-0.912835870613493</c:v>
                </c:pt>
                <c:pt idx="907">
                  <c:v>-0.908707030506805</c:v>
                </c:pt>
                <c:pt idx="908">
                  <c:v>-0.904487320454321</c:v>
                </c:pt>
                <c:pt idx="909">
                  <c:v>-0.900177162423527</c:v>
                </c:pt>
                <c:pt idx="910">
                  <c:v>-0.895776987426638</c:v>
                </c:pt>
                <c:pt idx="911">
                  <c:v>-0.891287235477482</c:v>
                </c:pt>
                <c:pt idx="912">
                  <c:v>-0.886708355547518</c:v>
                </c:pt>
                <c:pt idx="913">
                  <c:v>-0.882040805520918</c:v>
                </c:pt>
                <c:pt idx="914">
                  <c:v>-0.877285052148797</c:v>
                </c:pt>
                <c:pt idx="915">
                  <c:v>-0.872441571002532</c:v>
                </c:pt>
                <c:pt idx="916">
                  <c:v>-0.867510846426197</c:v>
                </c:pt>
                <c:pt idx="917">
                  <c:v>-0.862493371488145</c:v>
                </c:pt>
                <c:pt idx="918">
                  <c:v>-0.857389647931684</c:v>
                </c:pt>
                <c:pt idx="919">
                  <c:v>-0.85220018612492</c:v>
                </c:pt>
                <c:pt idx="920">
                  <c:v>-0.846925505009707</c:v>
                </c:pt>
                <c:pt idx="921">
                  <c:v>-0.841566132049762</c:v>
                </c:pt>
                <c:pt idx="922">
                  <c:v>-0.836122603177916</c:v>
                </c:pt>
                <c:pt idx="923">
                  <c:v>-0.830595462742517</c:v>
                </c:pt>
                <c:pt idx="924">
                  <c:v>-0.824985263453007</c:v>
                </c:pt>
                <c:pt idx="925">
                  <c:v>-0.819292566324634</c:v>
                </c:pt>
                <c:pt idx="926">
                  <c:v>-0.813517940622373</c:v>
                </c:pt>
                <c:pt idx="927">
                  <c:v>-0.807661963803977</c:v>
                </c:pt>
                <c:pt idx="928">
                  <c:v>-0.801725221462252</c:v>
                </c:pt>
                <c:pt idx="929">
                  <c:v>-0.79570830726648</c:v>
                </c:pt>
                <c:pt idx="930">
                  <c:v>-0.78961182290307</c:v>
                </c:pt>
                <c:pt idx="931">
                  <c:v>-0.78343637801538</c:v>
                </c:pt>
                <c:pt idx="932">
                  <c:v>-0.777182590142747</c:v>
                </c:pt>
                <c:pt idx="933">
                  <c:v>-0.770851084658752</c:v>
                </c:pt>
                <c:pt idx="934">
                  <c:v>-0.764442494708663</c:v>
                </c:pt>
                <c:pt idx="935">
                  <c:v>-0.757957461146139</c:v>
                </c:pt>
                <c:pt idx="936">
                  <c:v>-0.751396632469126</c:v>
                </c:pt>
                <c:pt idx="937">
                  <c:v>-0.744760664755031</c:v>
                </c:pt>
                <c:pt idx="938">
                  <c:v>-0.73805022159509</c:v>
                </c:pt>
                <c:pt idx="939">
                  <c:v>-0.731265974028029</c:v>
                </c:pt>
                <c:pt idx="940">
                  <c:v>-0.724408600472954</c:v>
                </c:pt>
                <c:pt idx="941">
                  <c:v>-0.717478786661502</c:v>
                </c:pt>
                <c:pt idx="942">
                  <c:v>-0.710477225569282</c:v>
                </c:pt>
                <c:pt idx="943">
                  <c:v>-0.703404617346565</c:v>
                </c:pt>
                <c:pt idx="944">
                  <c:v>-0.696261669248285</c:v>
                </c:pt>
                <c:pt idx="945">
                  <c:v>-0.689049095563294</c:v>
                </c:pt>
                <c:pt idx="946">
                  <c:v>-0.681767617542952</c:v>
                </c:pt>
                <c:pt idx="947">
                  <c:v>-0.674417963328996</c:v>
                </c:pt>
                <c:pt idx="948">
                  <c:v>-0.667000867880717</c:v>
                </c:pt>
                <c:pt idx="949">
                  <c:v>-0.659517072901486</c:v>
                </c:pt>
                <c:pt idx="950">
                  <c:v>-0.651967326764557</c:v>
                </c:pt>
                <c:pt idx="951">
                  <c:v>-0.644352384438259</c:v>
                </c:pt>
                <c:pt idx="952">
                  <c:v>-0.636673007410473</c:v>
                </c:pt>
                <c:pt idx="953">
                  <c:v>-0.628929963612507</c:v>
                </c:pt>
                <c:pt idx="954">
                  <c:v>-0.621124027342285</c:v>
                </c:pt>
                <c:pt idx="955">
                  <c:v>-0.613255979186929</c:v>
                </c:pt>
                <c:pt idx="956">
                  <c:v>-0.605326605944703</c:v>
                </c:pt>
                <c:pt idx="957">
                  <c:v>-0.597336700546316</c:v>
                </c:pt>
                <c:pt idx="958">
                  <c:v>-0.589287061975657</c:v>
                </c:pt>
                <c:pt idx="959">
                  <c:v>-0.581178495189868</c:v>
                </c:pt>
                <c:pt idx="960">
                  <c:v>-0.573011811038877</c:v>
                </c:pt>
                <c:pt idx="961">
                  <c:v>-0.564787826184287</c:v>
                </c:pt>
                <c:pt idx="962">
                  <c:v>-0.556507363017736</c:v>
                </c:pt>
                <c:pt idx="963">
                  <c:v>-0.548171249578636</c:v>
                </c:pt>
                <c:pt idx="964">
                  <c:v>-0.539780319471385</c:v>
                </c:pt>
                <c:pt idx="965">
                  <c:v>-0.531335411782006</c:v>
                </c:pt>
                <c:pt idx="966">
                  <c:v>-0.522837370994224</c:v>
                </c:pt>
                <c:pt idx="967">
                  <c:v>-0.514287046905042</c:v>
                </c:pt>
                <c:pt idx="968">
                  <c:v>-0.505685294539737</c:v>
                </c:pt>
                <c:pt idx="969">
                  <c:v>-0.497032974066384</c:v>
                </c:pt>
                <c:pt idx="970">
                  <c:v>-0.488330950709814</c:v>
                </c:pt>
                <c:pt idx="971">
                  <c:v>-0.479580094665115</c:v>
                </c:pt>
                <c:pt idx="972">
                  <c:v>-0.4707812810106</c:v>
                </c:pt>
                <c:pt idx="973">
                  <c:v>-0.461935389620298</c:v>
                </c:pt>
                <c:pt idx="974">
                  <c:v>-0.453043305075982</c:v>
                </c:pt>
                <c:pt idx="975">
                  <c:v>-0.44410591657869</c:v>
                </c:pt>
                <c:pt idx="976">
                  <c:v>-0.435124117859831</c:v>
                </c:pt>
                <c:pt idx="977">
                  <c:v>-0.426098807091784</c:v>
                </c:pt>
                <c:pt idx="978">
                  <c:v>-0.417030886798113</c:v>
                </c:pt>
                <c:pt idx="979">
                  <c:v>-0.407921263763283</c:v>
                </c:pt>
                <c:pt idx="980">
                  <c:v>-0.39877084894201</c:v>
                </c:pt>
                <c:pt idx="981">
                  <c:v>-0.389580557368154</c:v>
                </c:pt>
                <c:pt idx="982">
                  <c:v>-0.380351308063208</c:v>
                </c:pt>
                <c:pt idx="983">
                  <c:v>-0.371084023944416</c:v>
                </c:pt>
                <c:pt idx="984">
                  <c:v>-0.361779631732463</c:v>
                </c:pt>
                <c:pt idx="985">
                  <c:v>-0.352439061858822</c:v>
                </c:pt>
                <c:pt idx="986">
                  <c:v>-0.34306324837269</c:v>
                </c:pt>
                <c:pt idx="987">
                  <c:v>-0.333653128847608</c:v>
                </c:pt>
                <c:pt idx="988">
                  <c:v>-0.324209644287683</c:v>
                </c:pt>
                <c:pt idx="989">
                  <c:v>-0.314733739033502</c:v>
                </c:pt>
                <c:pt idx="990">
                  <c:v>-0.305226360667698</c:v>
                </c:pt>
                <c:pt idx="991">
                  <c:v>-0.295688459920179</c:v>
                </c:pt>
                <c:pt idx="992">
                  <c:v>-0.286120990573077</c:v>
                </c:pt>
                <c:pt idx="993">
                  <c:v>-0.276524909365348</c:v>
                </c:pt>
                <c:pt idx="994">
                  <c:v>-0.266901175897123</c:v>
                </c:pt>
                <c:pt idx="995">
                  <c:v>-0.257250752533721</c:v>
                </c:pt>
                <c:pt idx="996">
                  <c:v>-0.247574604309441</c:v>
                </c:pt>
                <c:pt idx="997">
                  <c:v>-0.237873698831045</c:v>
                </c:pt>
                <c:pt idx="998">
                  <c:v>-0.22814900618099</c:v>
                </c:pt>
                <c:pt idx="999">
                  <c:v>-0.218401498820443</c:v>
                </c:pt>
                <c:pt idx="1000">
                  <c:v>-0.208632151492012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7431752"/>
        <c:axId val="557435624"/>
      </c:scatterChart>
      <c:valAx>
        <c:axId val="557431752"/>
        <c:scaling>
          <c:orientation val="minMax"/>
        </c:scaling>
        <c:delete val="1"/>
        <c:axPos val="t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557435624"/>
        <c:crosses val="max"/>
        <c:crossBetween val="midCat"/>
      </c:valAx>
      <c:valAx>
        <c:axId val="557435624"/>
        <c:scaling>
          <c:orientation val="minMax"/>
        </c:scaling>
        <c:delete val="1"/>
        <c:axPos val="l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557431752"/>
        <c:crosses val="autoZero"/>
        <c:crossBetween val="midCat"/>
      </c:valAx>
      <c:spPr>
        <a:noFill/>
        <a:ln w="12644">
          <a:solidFill>
            <a:srgbClr val="00000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61">
      <a:solidFill>
        <a:srgbClr val="000000"/>
      </a:solidFill>
      <a:prstDash val="solid"/>
    </a:ln>
  </c:spPr>
  <c:txPr>
    <a:bodyPr/>
    <a:lstStyle/>
    <a:p>
      <a:pPr>
        <a:defRPr sz="2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0810810810810811"/>
          <c:y val="0.09"/>
          <c:w val="0.855855855855856"/>
          <c:h val="0.84"/>
        </c:manualLayout>
      </c:layout>
      <c:scatterChart>
        <c:scatterStyle val="smoothMarker"/>
        <c:varyColors val="0"/>
        <c:ser>
          <c:idx val="0"/>
          <c:order val="0"/>
          <c:spPr>
            <a:ln w="37933">
              <a:solidFill>
                <a:srgbClr val="63AAFE"/>
              </a:solidFill>
              <a:prstDash val="solid"/>
            </a:ln>
          </c:spPr>
          <c:marker>
            <c:symbol val="none"/>
          </c:marker>
          <c:xVal>
            <c:numRef>
              <c:f>'Input &amp; main display'!$B$3:$B$1003</c:f>
              <c:numCache>
                <c:formatCode>0.000</c:formatCode>
                <c:ptCount val="1001"/>
                <c:pt idx="0">
                  <c:v>1.0</c:v>
                </c:pt>
                <c:pt idx="1">
                  <c:v>0.999800006666578</c:v>
                </c:pt>
                <c:pt idx="2">
                  <c:v>0.999200106660978</c:v>
                </c:pt>
                <c:pt idx="3">
                  <c:v>0.998200539935204</c:v>
                </c:pt>
                <c:pt idx="4">
                  <c:v>0.996801706302619</c:v>
                </c:pt>
                <c:pt idx="5">
                  <c:v>0.995004165278026</c:v>
                </c:pt>
                <c:pt idx="6">
                  <c:v>0.992808635853866</c:v>
                </c:pt>
                <c:pt idx="7">
                  <c:v>0.990215996212637</c:v>
                </c:pt>
                <c:pt idx="8">
                  <c:v>0.987227283375627</c:v>
                </c:pt>
                <c:pt idx="9">
                  <c:v>0.983843692788121</c:v>
                </c:pt>
                <c:pt idx="10">
                  <c:v>0.980066577841242</c:v>
                </c:pt>
                <c:pt idx="11">
                  <c:v>0.975897449330605</c:v>
                </c:pt>
                <c:pt idx="12">
                  <c:v>0.97133797485203</c:v>
                </c:pt>
                <c:pt idx="13">
                  <c:v>0.966389978134513</c:v>
                </c:pt>
                <c:pt idx="14">
                  <c:v>0.961055438310771</c:v>
                </c:pt>
                <c:pt idx="15">
                  <c:v>0.955336489125606</c:v>
                </c:pt>
                <c:pt idx="16">
                  <c:v>0.949235418082441</c:v>
                </c:pt>
                <c:pt idx="17">
                  <c:v>0.942754665528346</c:v>
                </c:pt>
                <c:pt idx="18">
                  <c:v>0.935896823677935</c:v>
                </c:pt>
                <c:pt idx="19">
                  <c:v>0.92866463557651</c:v>
                </c:pt>
                <c:pt idx="20">
                  <c:v>0.921060994002885</c:v>
                </c:pt>
                <c:pt idx="21">
                  <c:v>0.913088940312308</c:v>
                </c:pt>
                <c:pt idx="22">
                  <c:v>0.904751663219963</c:v>
                </c:pt>
                <c:pt idx="23">
                  <c:v>0.896052497525525</c:v>
                </c:pt>
                <c:pt idx="24">
                  <c:v>0.886994922779284</c:v>
                </c:pt>
                <c:pt idx="25">
                  <c:v>0.877582561890373</c:v>
                </c:pt>
                <c:pt idx="26">
                  <c:v>0.86781917967765</c:v>
                </c:pt>
                <c:pt idx="27">
                  <c:v>0.857708681363824</c:v>
                </c:pt>
                <c:pt idx="28">
                  <c:v>0.847255111013416</c:v>
                </c:pt>
                <c:pt idx="29">
                  <c:v>0.836462649915187</c:v>
                </c:pt>
                <c:pt idx="30">
                  <c:v>0.825335614909678</c:v>
                </c:pt>
                <c:pt idx="31">
                  <c:v>0.813878456662534</c:v>
                </c:pt>
                <c:pt idx="32">
                  <c:v>0.802095757884293</c:v>
                </c:pt>
                <c:pt idx="33">
                  <c:v>0.789992231497365</c:v>
                </c:pt>
                <c:pt idx="34">
                  <c:v>0.777572718750928</c:v>
                </c:pt>
                <c:pt idx="35">
                  <c:v>0.764842187284488</c:v>
                </c:pt>
                <c:pt idx="36">
                  <c:v>0.751805729140895</c:v>
                </c:pt>
                <c:pt idx="37">
                  <c:v>0.738468558729588</c:v>
                </c:pt>
                <c:pt idx="38">
                  <c:v>0.724836010740905</c:v>
                </c:pt>
                <c:pt idx="39">
                  <c:v>0.710913538012277</c:v>
                </c:pt>
                <c:pt idx="40">
                  <c:v>0.696706709347165</c:v>
                </c:pt>
                <c:pt idx="41">
                  <c:v>0.682221207287613</c:v>
                </c:pt>
                <c:pt idx="42">
                  <c:v>0.667462825841308</c:v>
                </c:pt>
                <c:pt idx="43">
                  <c:v>0.652437468164052</c:v>
                </c:pt>
                <c:pt idx="44">
                  <c:v>0.63715114419858</c:v>
                </c:pt>
                <c:pt idx="45">
                  <c:v>0.621609968270664</c:v>
                </c:pt>
                <c:pt idx="46">
                  <c:v>0.605820156643463</c:v>
                </c:pt>
                <c:pt idx="47">
                  <c:v>0.589788025031098</c:v>
                </c:pt>
                <c:pt idx="48">
                  <c:v>0.573519986072457</c:v>
                </c:pt>
                <c:pt idx="49">
                  <c:v>0.557022546766217</c:v>
                </c:pt>
                <c:pt idx="50">
                  <c:v>0.54030230586814</c:v>
                </c:pt>
                <c:pt idx="51">
                  <c:v>0.52336595125165</c:v>
                </c:pt>
                <c:pt idx="52">
                  <c:v>0.506220257232778</c:v>
                </c:pt>
                <c:pt idx="53">
                  <c:v>0.488872081860527</c:v>
                </c:pt>
                <c:pt idx="54">
                  <c:v>0.47132836417374</c:v>
                </c:pt>
                <c:pt idx="55">
                  <c:v>0.453596121425577</c:v>
                </c:pt>
                <c:pt idx="56">
                  <c:v>0.435682446276712</c:v>
                </c:pt>
                <c:pt idx="57">
                  <c:v>0.417594503958358</c:v>
                </c:pt>
                <c:pt idx="58">
                  <c:v>0.399339529406273</c:v>
                </c:pt>
                <c:pt idx="59">
                  <c:v>0.380924824366882</c:v>
                </c:pt>
                <c:pt idx="60">
                  <c:v>0.362357754476674</c:v>
                </c:pt>
                <c:pt idx="61">
                  <c:v>0.343645746316047</c:v>
                </c:pt>
                <c:pt idx="62">
                  <c:v>0.324796284438776</c:v>
                </c:pt>
                <c:pt idx="63">
                  <c:v>0.305816908378289</c:v>
                </c:pt>
                <c:pt idx="64">
                  <c:v>0.286715209631955</c:v>
                </c:pt>
                <c:pt idx="65">
                  <c:v>0.267498828624587</c:v>
                </c:pt>
                <c:pt idx="66">
                  <c:v>0.248175451652373</c:v>
                </c:pt>
                <c:pt idx="67">
                  <c:v>0.228752807808459</c:v>
                </c:pt>
                <c:pt idx="68">
                  <c:v>0.209238665891419</c:v>
                </c:pt>
                <c:pt idx="69">
                  <c:v>0.189640831297834</c:v>
                </c:pt>
                <c:pt idx="70">
                  <c:v>0.169967142900241</c:v>
                </c:pt>
                <c:pt idx="71">
                  <c:v>0.150225469911686</c:v>
                </c:pt>
                <c:pt idx="72">
                  <c:v>0.130423708738146</c:v>
                </c:pt>
                <c:pt idx="73">
                  <c:v>0.11056977982007</c:v>
                </c:pt>
                <c:pt idx="74">
                  <c:v>0.0906716244643097</c:v>
                </c:pt>
                <c:pt idx="75">
                  <c:v>0.0707372016677029</c:v>
                </c:pt>
                <c:pt idx="76">
                  <c:v>0.0507744849335792</c:v>
                </c:pt>
                <c:pt idx="77">
                  <c:v>0.0307914590824661</c:v>
                </c:pt>
                <c:pt idx="78">
                  <c:v>0.0107961170582674</c:v>
                </c:pt>
                <c:pt idx="79">
                  <c:v>-0.00920354326880833</c:v>
                </c:pt>
                <c:pt idx="80">
                  <c:v>-0.0291995223012888</c:v>
                </c:pt>
                <c:pt idx="81">
                  <c:v>-0.0491838219141705</c:v>
                </c:pt>
                <c:pt idx="82">
                  <c:v>-0.0691484486540619</c:v>
                </c:pt>
                <c:pt idx="83">
                  <c:v>-0.0890854169364589</c:v>
                </c:pt>
                <c:pt idx="84">
                  <c:v>-0.108986752239871</c:v>
                </c:pt>
                <c:pt idx="85">
                  <c:v>-0.128844494295525</c:v>
                </c:pt>
                <c:pt idx="86">
                  <c:v>-0.148650700271364</c:v>
                </c:pt>
                <c:pt idx="87">
                  <c:v>-0.168397447949077</c:v>
                </c:pt>
                <c:pt idx="88">
                  <c:v>-0.18807683889288</c:v>
                </c:pt>
                <c:pt idx="89">
                  <c:v>-0.207681001608784</c:v>
                </c:pt>
                <c:pt idx="90">
                  <c:v>-0.227202094693087</c:v>
                </c:pt>
                <c:pt idx="91">
                  <c:v>-0.246632309968834</c:v>
                </c:pt>
                <c:pt idx="92">
                  <c:v>-0.26596387560898</c:v>
                </c:pt>
                <c:pt idx="93">
                  <c:v>-0.285189059245021</c:v>
                </c:pt>
                <c:pt idx="94">
                  <c:v>-0.304300171059833</c:v>
                </c:pt>
                <c:pt idx="95">
                  <c:v>-0.323289566863503</c:v>
                </c:pt>
                <c:pt idx="96">
                  <c:v>-0.342149651150898</c:v>
                </c:pt>
                <c:pt idx="97">
                  <c:v>-0.360872880139767</c:v>
                </c:pt>
                <c:pt idx="98">
                  <c:v>-0.379451764788154</c:v>
                </c:pt>
                <c:pt idx="99">
                  <c:v>-0.397878873789916</c:v>
                </c:pt>
                <c:pt idx="100">
                  <c:v>-0.416146836547142</c:v>
                </c:pt>
                <c:pt idx="101">
                  <c:v>-0.4342483461183</c:v>
                </c:pt>
                <c:pt idx="102">
                  <c:v>-0.452176162140912</c:v>
                </c:pt>
                <c:pt idx="103">
                  <c:v>-0.469923113727602</c:v>
                </c:pt>
                <c:pt idx="104">
                  <c:v>-0.487482102334359</c:v>
                </c:pt>
                <c:pt idx="105">
                  <c:v>-0.504846104599858</c:v>
                </c:pt>
                <c:pt idx="106">
                  <c:v>-0.522008175154707</c:v>
                </c:pt>
                <c:pt idx="107">
                  <c:v>-0.538961449399512</c:v>
                </c:pt>
                <c:pt idx="108">
                  <c:v>-0.555699146250613</c:v>
                </c:pt>
                <c:pt idx="109">
                  <c:v>-0.572214570852437</c:v>
                </c:pt>
                <c:pt idx="110">
                  <c:v>-0.588501117255346</c:v>
                </c:pt>
                <c:pt idx="111">
                  <c:v>-0.60455227105793</c:v>
                </c:pt>
                <c:pt idx="112">
                  <c:v>-0.62036161201268</c:v>
                </c:pt>
                <c:pt idx="113">
                  <c:v>-0.635922816594002</c:v>
                </c:pt>
                <c:pt idx="114">
                  <c:v>-0.651229660527545</c:v>
                </c:pt>
                <c:pt idx="115">
                  <c:v>-0.666276021279824</c:v>
                </c:pt>
                <c:pt idx="116">
                  <c:v>-0.681055880507152</c:v>
                </c:pt>
                <c:pt idx="117">
                  <c:v>-0.695563326462902</c:v>
                </c:pt>
                <c:pt idx="118">
                  <c:v>-0.70979255636212</c:v>
                </c:pt>
                <c:pt idx="119">
                  <c:v>-0.723737878702568</c:v>
                </c:pt>
                <c:pt idx="120">
                  <c:v>-0.737393715541245</c:v>
                </c:pt>
                <c:pt idx="121">
                  <c:v>-0.750754604725491</c:v>
                </c:pt>
                <c:pt idx="122">
                  <c:v>-0.763815202077774</c:v>
                </c:pt>
                <c:pt idx="123">
                  <c:v>-0.776570283533293</c:v>
                </c:pt>
                <c:pt idx="124">
                  <c:v>-0.789014747229531</c:v>
                </c:pt>
                <c:pt idx="125">
                  <c:v>-0.801143615546934</c:v>
                </c:pt>
                <c:pt idx="126">
                  <c:v>-0.81295203709989</c:v>
                </c:pt>
                <c:pt idx="127">
                  <c:v>-0.824435288677222</c:v>
                </c:pt>
                <c:pt idx="128">
                  <c:v>-0.835588777131408</c:v>
                </c:pt>
                <c:pt idx="129">
                  <c:v>-0.846408041215776</c:v>
                </c:pt>
                <c:pt idx="130">
                  <c:v>-0.856888753368947</c:v>
                </c:pt>
                <c:pt idx="131">
                  <c:v>-0.867026721445802</c:v>
                </c:pt>
                <c:pt idx="132">
                  <c:v>-0.876817890394281</c:v>
                </c:pt>
                <c:pt idx="133">
                  <c:v>-0.886258343877352</c:v>
                </c:pt>
                <c:pt idx="134">
                  <c:v>-0.895344305839492</c:v>
                </c:pt>
                <c:pt idx="135">
                  <c:v>-0.904072142017061</c:v>
                </c:pt>
                <c:pt idx="136">
                  <c:v>-0.912438361391958</c:v>
                </c:pt>
                <c:pt idx="137">
                  <c:v>-0.920439617587981</c:v>
                </c:pt>
                <c:pt idx="138">
                  <c:v>-0.928072710209333</c:v>
                </c:pt>
                <c:pt idx="139">
                  <c:v>-0.935334586120739</c:v>
                </c:pt>
                <c:pt idx="140">
                  <c:v>-0.942222340668658</c:v>
                </c:pt>
                <c:pt idx="141">
                  <c:v>-0.948733218843107</c:v>
                </c:pt>
                <c:pt idx="142">
                  <c:v>-0.954864616379626</c:v>
                </c:pt>
                <c:pt idx="143">
                  <c:v>-0.960614080800952</c:v>
                </c:pt>
                <c:pt idx="144">
                  <c:v>-0.965979312397975</c:v>
                </c:pt>
                <c:pt idx="145">
                  <c:v>-0.970958165149591</c:v>
                </c:pt>
                <c:pt idx="146">
                  <c:v>-0.975548647581083</c:v>
                </c:pt>
                <c:pt idx="147">
                  <c:v>-0.979748923560684</c:v>
                </c:pt>
                <c:pt idx="148">
                  <c:v>-0.983557313034006</c:v>
                </c:pt>
                <c:pt idx="149">
                  <c:v>-0.986972292696038</c:v>
                </c:pt>
                <c:pt idx="150">
                  <c:v>-0.989992496600445</c:v>
                </c:pt>
                <c:pt idx="151">
                  <c:v>-0.992616716705937</c:v>
                </c:pt>
                <c:pt idx="152">
                  <c:v>-0.994843903359459</c:v>
                </c:pt>
                <c:pt idx="153">
                  <c:v>-0.996673165716047</c:v>
                </c:pt>
                <c:pt idx="154">
                  <c:v>-0.998103772095146</c:v>
                </c:pt>
                <c:pt idx="155">
                  <c:v>-0.999135150273279</c:v>
                </c:pt>
                <c:pt idx="156">
                  <c:v>-0.999766887712928</c:v>
                </c:pt>
                <c:pt idx="157">
                  <c:v>-0.999998731727539</c:v>
                </c:pt>
                <c:pt idx="158">
                  <c:v>-0.999830589582598</c:v>
                </c:pt>
                <c:pt idx="159">
                  <c:v>-0.999262528532721</c:v>
                </c:pt>
                <c:pt idx="160">
                  <c:v>-0.998294775794753</c:v>
                </c:pt>
                <c:pt idx="161">
                  <c:v>-0.996927718456887</c:v>
                </c:pt>
                <c:pt idx="162">
                  <c:v>-0.99516190332383</c:v>
                </c:pt>
                <c:pt idx="163">
                  <c:v>-0.992998036698093</c:v>
                </c:pt>
                <c:pt idx="164">
                  <c:v>-0.990436984097473</c:v>
                </c:pt>
                <c:pt idx="165">
                  <c:v>-0.987479769908865</c:v>
                </c:pt>
                <c:pt idx="166">
                  <c:v>-0.984127576978514</c:v>
                </c:pt>
                <c:pt idx="167">
                  <c:v>-0.980381746138899</c:v>
                </c:pt>
                <c:pt idx="168">
                  <c:v>-0.97624377567241</c:v>
                </c:pt>
                <c:pt idx="169">
                  <c:v>-0.971715320712062</c:v>
                </c:pt>
                <c:pt idx="170">
                  <c:v>-0.966798192579461</c:v>
                </c:pt>
                <c:pt idx="171">
                  <c:v>-0.961494358060299</c:v>
                </c:pt>
                <c:pt idx="172">
                  <c:v>-0.955805938617666</c:v>
                </c:pt>
                <c:pt idx="173">
                  <c:v>-0.949735209543496</c:v>
                </c:pt>
                <c:pt idx="174">
                  <c:v>-0.943284599048476</c:v>
                </c:pt>
                <c:pt idx="175">
                  <c:v>-0.936456687290796</c:v>
                </c:pt>
                <c:pt idx="176">
                  <c:v>-0.929254205344123</c:v>
                </c:pt>
                <c:pt idx="177">
                  <c:v>-0.921680034105203</c:v>
                </c:pt>
                <c:pt idx="178">
                  <c:v>-0.913737203141545</c:v>
                </c:pt>
                <c:pt idx="179">
                  <c:v>-0.90542888947963</c:v>
                </c:pt>
                <c:pt idx="180">
                  <c:v>-0.896758416334147</c:v>
                </c:pt>
                <c:pt idx="181">
                  <c:v>-0.88772925177875</c:v>
                </c:pt>
                <c:pt idx="182">
                  <c:v>-0.878345007358874</c:v>
                </c:pt>
                <c:pt idx="183">
                  <c:v>-0.868609436647165</c:v>
                </c:pt>
                <c:pt idx="184">
                  <c:v>-0.858526433742102</c:v>
                </c:pt>
                <c:pt idx="185">
                  <c:v>-0.848100031710408</c:v>
                </c:pt>
                <c:pt idx="186">
                  <c:v>-0.83733440097388</c:v>
                </c:pt>
                <c:pt idx="187">
                  <c:v>-0.826233847641272</c:v>
                </c:pt>
                <c:pt idx="188">
                  <c:v>-0.814802811785912</c:v>
                </c:pt>
                <c:pt idx="189">
                  <c:v>-0.803045865669731</c:v>
                </c:pt>
                <c:pt idx="190">
                  <c:v>-0.790967711914417</c:v>
                </c:pt>
                <c:pt idx="191">
                  <c:v>-0.778573181620432</c:v>
                </c:pt>
                <c:pt idx="192">
                  <c:v>-0.765867232434637</c:v>
                </c:pt>
                <c:pt idx="193">
                  <c:v>-0.752854946567295</c:v>
                </c:pt>
                <c:pt idx="194">
                  <c:v>-0.739541528759258</c:v>
                </c:pt>
                <c:pt idx="195">
                  <c:v>-0.72593230420014</c:v>
                </c:pt>
                <c:pt idx="196">
                  <c:v>-0.71203271639831</c:v>
                </c:pt>
                <c:pt idx="197">
                  <c:v>-0.697848325003564</c:v>
                </c:pt>
                <c:pt idx="198">
                  <c:v>-0.683384803583336</c:v>
                </c:pt>
                <c:pt idx="199">
                  <c:v>-0.668647937353351</c:v>
                </c:pt>
                <c:pt idx="200">
                  <c:v>-0.653643620863612</c:v>
                </c:pt>
                <c:pt idx="201">
                  <c:v>-0.638377855640659</c:v>
                </c:pt>
                <c:pt idx="202">
                  <c:v>-0.622856747787041</c:v>
                </c:pt>
                <c:pt idx="203">
                  <c:v>-0.607086505538955</c:v>
                </c:pt>
                <c:pt idx="204">
                  <c:v>-0.591073436783031</c:v>
                </c:pt>
                <c:pt idx="205">
                  <c:v>-0.574823946533269</c:v>
                </c:pt>
                <c:pt idx="206">
                  <c:v>-0.55834453436911</c:v>
                </c:pt>
                <c:pt idx="207">
                  <c:v>-0.541641791835699</c:v>
                </c:pt>
                <c:pt idx="208">
                  <c:v>-0.524722399807346</c:v>
                </c:pt>
                <c:pt idx="209">
                  <c:v>-0.507593125815277</c:v>
                </c:pt>
                <c:pt idx="210">
                  <c:v>-0.490260821340699</c:v>
                </c:pt>
                <c:pt idx="211">
                  <c:v>-0.47273241907431</c:v>
                </c:pt>
                <c:pt idx="212">
                  <c:v>-0.455014930143305</c:v>
                </c:pt>
                <c:pt idx="213">
                  <c:v>-0.437115441307028</c:v>
                </c:pt>
                <c:pt idx="214">
                  <c:v>-0.419041112122356</c:v>
                </c:pt>
                <c:pt idx="215">
                  <c:v>-0.400799172079975</c:v>
                </c:pt>
                <c:pt idx="216">
                  <c:v>-0.38239691771268</c:v>
                </c:pt>
                <c:pt idx="217">
                  <c:v>-0.363841709676858</c:v>
                </c:pt>
                <c:pt idx="218">
                  <c:v>-0.345140969808323</c:v>
                </c:pt>
                <c:pt idx="219">
                  <c:v>-0.326302178153683</c:v>
                </c:pt>
                <c:pt idx="220">
                  <c:v>-0.307332869978419</c:v>
                </c:pt>
                <c:pt idx="221">
                  <c:v>-0.288240632752882</c:v>
                </c:pt>
                <c:pt idx="222">
                  <c:v>-0.269033103117399</c:v>
                </c:pt>
                <c:pt idx="223">
                  <c:v>-0.249717963827731</c:v>
                </c:pt>
                <c:pt idx="224">
                  <c:v>-0.230302940682059</c:v>
                </c:pt>
                <c:pt idx="225">
                  <c:v>-0.21079579943078</c:v>
                </c:pt>
                <c:pt idx="226">
                  <c:v>-0.191204342670302</c:v>
                </c:pt>
                <c:pt idx="227">
                  <c:v>-0.171536406722112</c:v>
                </c:pt>
                <c:pt idx="228">
                  <c:v>-0.151799858498356</c:v>
                </c:pt>
                <c:pt idx="229">
                  <c:v>-0.13200259235517</c:v>
                </c:pt>
                <c:pt idx="230">
                  <c:v>-0.112152526935055</c:v>
                </c:pt>
                <c:pt idx="231">
                  <c:v>-0.0922576019995116</c:v>
                </c:pt>
                <c:pt idx="232">
                  <c:v>-0.0723257752532545</c:v>
                </c:pt>
                <c:pt idx="233">
                  <c:v>-0.0523650191612259</c:v>
                </c:pt>
                <c:pt idx="234">
                  <c:v>-0.0323833177597247</c:v>
                </c:pt>
                <c:pt idx="235">
                  <c:v>-0.0123886634628906</c:v>
                </c:pt>
                <c:pt idx="236">
                  <c:v>0.0076109461341479</c:v>
                </c:pt>
                <c:pt idx="237">
                  <c:v>0.0276075114542115</c:v>
                </c:pt>
                <c:pt idx="238">
                  <c:v>0.0475930341377878</c:v>
                </c:pt>
                <c:pt idx="239">
                  <c:v>0.0675595202422752</c:v>
                </c:pt>
                <c:pt idx="240">
                  <c:v>0.0874989834394464</c:v>
                </c:pt>
                <c:pt idx="241">
                  <c:v>0.10740344820988</c:v>
                </c:pt>
                <c:pt idx="242">
                  <c:v>0.127264953033056</c:v>
                </c:pt>
                <c:pt idx="243">
                  <c:v>0.147075553571863</c:v>
                </c:pt>
                <c:pt idx="244">
                  <c:v>0.166827325850222</c:v>
                </c:pt>
                <c:pt idx="245">
                  <c:v>0.186512369422576</c:v>
                </c:pt>
                <c:pt idx="246">
                  <c:v>0.206122810533958</c:v>
                </c:pt>
                <c:pt idx="247">
                  <c:v>0.225650805269396</c:v>
                </c:pt>
                <c:pt idx="248">
                  <c:v>0.245088542691362</c:v>
                </c:pt>
                <c:pt idx="249">
                  <c:v>0.264428247964056</c:v>
                </c:pt>
                <c:pt idx="250">
                  <c:v>0.283662185463226</c:v>
                </c:pt>
                <c:pt idx="251">
                  <c:v>0.302782661870323</c:v>
                </c:pt>
                <c:pt idx="252">
                  <c:v>0.321782029249722</c:v>
                </c:pt>
                <c:pt idx="253">
                  <c:v>0.340652688107789</c:v>
                </c:pt>
                <c:pt idx="254">
                  <c:v>0.35938709043259</c:v>
                </c:pt>
                <c:pt idx="255">
                  <c:v>0.37797774271298</c:v>
                </c:pt>
                <c:pt idx="256">
                  <c:v>0.396417208935922</c:v>
                </c:pt>
                <c:pt idx="257">
                  <c:v>0.414698113560782</c:v>
                </c:pt>
                <c:pt idx="258">
                  <c:v>0.432813144469452</c:v>
                </c:pt>
                <c:pt idx="259">
                  <c:v>0.450755055891099</c:v>
                </c:pt>
                <c:pt idx="260">
                  <c:v>0.468516671300377</c:v>
                </c:pt>
                <c:pt idx="261">
                  <c:v>0.48609088628794</c:v>
                </c:pt>
                <c:pt idx="262">
                  <c:v>0.503470671402114</c:v>
                </c:pt>
                <c:pt idx="263">
                  <c:v>0.520649074960579</c:v>
                </c:pt>
                <c:pt idx="264">
                  <c:v>0.537619225830956</c:v>
                </c:pt>
                <c:pt idx="265">
                  <c:v>0.554374336179161</c:v>
                </c:pt>
                <c:pt idx="266">
                  <c:v>0.570907704184454</c:v>
                </c:pt>
                <c:pt idx="267">
                  <c:v>0.587212716720073</c:v>
                </c:pt>
                <c:pt idx="268">
                  <c:v>0.603282851998404</c:v>
                </c:pt>
                <c:pt idx="269">
                  <c:v>0.619111682179599</c:v>
                </c:pt>
                <c:pt idx="270">
                  <c:v>0.634692875942635</c:v>
                </c:pt>
                <c:pt idx="271">
                  <c:v>0.650020201017752</c:v>
                </c:pt>
                <c:pt idx="272">
                  <c:v>0.665087526679283</c:v>
                </c:pt>
                <c:pt idx="273">
                  <c:v>0.679888826197857</c:v>
                </c:pt>
                <c:pt idx="274">
                  <c:v>0.694418179251016</c:v>
                </c:pt>
                <c:pt idx="275">
                  <c:v>0.70866977429126</c:v>
                </c:pt>
                <c:pt idx="276">
                  <c:v>0.722637910870592</c:v>
                </c:pt>
                <c:pt idx="277">
                  <c:v>0.736317001920619</c:v>
                </c:pt>
                <c:pt idx="278">
                  <c:v>0.749701575987307</c:v>
                </c:pt>
                <c:pt idx="279">
                  <c:v>0.762786279419488</c:v>
                </c:pt>
                <c:pt idx="280">
                  <c:v>0.77556587851025</c:v>
                </c:pt>
                <c:pt idx="281">
                  <c:v>0.788035261590348</c:v>
                </c:pt>
                <c:pt idx="282">
                  <c:v>0.800189441072806</c:v>
                </c:pt>
                <c:pt idx="283">
                  <c:v>0.812023555447885</c:v>
                </c:pt>
                <c:pt idx="284">
                  <c:v>0.823532871227622</c:v>
                </c:pt>
                <c:pt idx="285">
                  <c:v>0.83471278483916</c:v>
                </c:pt>
                <c:pt idx="286">
                  <c:v>0.845558824466117</c:v>
                </c:pt>
                <c:pt idx="287">
                  <c:v>0.856066651837255</c:v>
                </c:pt>
                <c:pt idx="288">
                  <c:v>0.866232063961728</c:v>
                </c:pt>
                <c:pt idx="289">
                  <c:v>0.876050994810224</c:v>
                </c:pt>
                <c:pt idx="290">
                  <c:v>0.885519516941319</c:v>
                </c:pt>
                <c:pt idx="291">
                  <c:v>0.894633843072407</c:v>
                </c:pt>
                <c:pt idx="292">
                  <c:v>0.903390327594559</c:v>
                </c:pt>
                <c:pt idx="293">
                  <c:v>0.911785468030717</c:v>
                </c:pt>
                <c:pt idx="294">
                  <c:v>0.919815906436639</c:v>
                </c:pt>
                <c:pt idx="295">
                  <c:v>0.927478430744036</c:v>
                </c:pt>
                <c:pt idx="296">
                  <c:v>0.934769976045349</c:v>
                </c:pt>
                <c:pt idx="297">
                  <c:v>0.941687625819678</c:v>
                </c:pt>
                <c:pt idx="298">
                  <c:v>0.948228613099346</c:v>
                </c:pt>
                <c:pt idx="299">
                  <c:v>0.954390321576654</c:v>
                </c:pt>
                <c:pt idx="300">
                  <c:v>0.960170286650366</c:v>
                </c:pt>
                <c:pt idx="301">
                  <c:v>0.965566196411518</c:v>
                </c:pt>
                <c:pt idx="302">
                  <c:v>0.970575892568149</c:v>
                </c:pt>
                <c:pt idx="303">
                  <c:v>0.975197371308593</c:v>
                </c:pt>
                <c:pt idx="304">
                  <c:v>0.979428784102971</c:v>
                </c:pt>
                <c:pt idx="305">
                  <c:v>0.983268438442584</c:v>
                </c:pt>
                <c:pt idx="306">
                  <c:v>0.986714798516892</c:v>
                </c:pt>
                <c:pt idx="307">
                  <c:v>0.989766485827815</c:v>
                </c:pt>
                <c:pt idx="308">
                  <c:v>0.992422279741117</c:v>
                </c:pt>
                <c:pt idx="309">
                  <c:v>0.994681117974643</c:v>
                </c:pt>
                <c:pt idx="310">
                  <c:v>0.996542097023217</c:v>
                </c:pt>
                <c:pt idx="311">
                  <c:v>0.998004472520033</c:v>
                </c:pt>
                <c:pt idx="312">
                  <c:v>0.99906765953439</c:v>
                </c:pt>
                <c:pt idx="313">
                  <c:v>0.999731232805658</c:v>
                </c:pt>
                <c:pt idx="314">
                  <c:v>0.999994926913375</c:v>
                </c:pt>
                <c:pt idx="315">
                  <c:v>0.999858636383415</c:v>
                </c:pt>
                <c:pt idx="316">
                  <c:v>0.999322415730172</c:v>
                </c:pt>
                <c:pt idx="317">
                  <c:v>0.998386479434759</c:v>
                </c:pt>
                <c:pt idx="318">
                  <c:v>0.997051201859214</c:v>
                </c:pt>
                <c:pt idx="319">
                  <c:v>0.995317117096763</c:v>
                </c:pt>
                <c:pt idx="320">
                  <c:v>0.993184918758193</c:v>
                </c:pt>
                <c:pt idx="321">
                  <c:v>0.990655459694407</c:v>
                </c:pt>
                <c:pt idx="322">
                  <c:v>0.987729751655308</c:v>
                </c:pt>
                <c:pt idx="323">
                  <c:v>0.984408964885101</c:v>
                </c:pt>
                <c:pt idx="324">
                  <c:v>0.980694427654217</c:v>
                </c:pt>
                <c:pt idx="325">
                  <c:v>0.976587625728023</c:v>
                </c:pt>
                <c:pt idx="326">
                  <c:v>0.972090201772533</c:v>
                </c:pt>
                <c:pt idx="327">
                  <c:v>0.967203954697364</c:v>
                </c:pt>
                <c:pt idx="328">
                  <c:v>0.961930838936196</c:v>
                </c:pt>
                <c:pt idx="329">
                  <c:v>0.956272963665028</c:v>
                </c:pt>
                <c:pt idx="330">
                  <c:v>0.95023259195853</c:v>
                </c:pt>
                <c:pt idx="331">
                  <c:v>0.943812139884847</c:v>
                </c:pt>
                <c:pt idx="332">
                  <c:v>0.937014175539204</c:v>
                </c:pt>
                <c:pt idx="333">
                  <c:v>0.929841418016701</c:v>
                </c:pt>
                <c:pt idx="334">
                  <c:v>0.922296736324713</c:v>
                </c:pt>
                <c:pt idx="335">
                  <c:v>0.914383148235319</c:v>
                </c:pt>
                <c:pt idx="336">
                  <c:v>0.906103819078245</c:v>
                </c:pt>
                <c:pt idx="337">
                  <c:v>0.897462060474762</c:v>
                </c:pt>
                <c:pt idx="338">
                  <c:v>0.888461329013091</c:v>
                </c:pt>
                <c:pt idx="339">
                  <c:v>0.879105224865808</c:v>
                </c:pt>
                <c:pt idx="340">
                  <c:v>0.869397490349825</c:v>
                </c:pt>
                <c:pt idx="341">
                  <c:v>0.859342008429514</c:v>
                </c:pt>
                <c:pt idx="342">
                  <c:v>0.848942801163572</c:v>
                </c:pt>
                <c:pt idx="343">
                  <c:v>0.838204028096251</c:v>
                </c:pt>
                <c:pt idx="344">
                  <c:v>0.827129984593597</c:v>
                </c:pt>
                <c:pt idx="345">
                  <c:v>0.815725100125357</c:v>
                </c:pt>
                <c:pt idx="346">
                  <c:v>0.803993936493257</c:v>
                </c:pt>
                <c:pt idx="347">
                  <c:v>0.791941186006336</c:v>
                </c:pt>
                <c:pt idx="348">
                  <c:v>0.779571669604087</c:v>
                </c:pt>
                <c:pt idx="349">
                  <c:v>0.766890334928147</c:v>
                </c:pt>
                <c:pt idx="350">
                  <c:v>0.753902254343305</c:v>
                </c:pt>
                <c:pt idx="351">
                  <c:v>0.740612622908621</c:v>
                </c:pt>
                <c:pt idx="352">
                  <c:v>0.727026756299476</c:v>
                </c:pt>
                <c:pt idx="353">
                  <c:v>0.713150088681373</c:v>
                </c:pt>
                <c:pt idx="354">
                  <c:v>0.698988170536338</c:v>
                </c:pt>
                <c:pt idx="355">
                  <c:v>0.684546666442806</c:v>
                </c:pt>
                <c:pt idx="356">
                  <c:v>0.669831352809865</c:v>
                </c:pt>
                <c:pt idx="357">
                  <c:v>0.654848115566765</c:v>
                </c:pt>
                <c:pt idx="358">
                  <c:v>0.639602947808631</c:v>
                </c:pt>
                <c:pt idx="359">
                  <c:v>0.624101947399299</c:v>
                </c:pt>
                <c:pt idx="360">
                  <c:v>0.608351314532254</c:v>
                </c:pt>
                <c:pt idx="361">
                  <c:v>0.592357349250641</c:v>
                </c:pt>
                <c:pt idx="362">
                  <c:v>0.576126448927319</c:v>
                </c:pt>
                <c:pt idx="363">
                  <c:v>0.55966510570601</c:v>
                </c:pt>
                <c:pt idx="364">
                  <c:v>0.542979903904521</c:v>
                </c:pt>
                <c:pt idx="365">
                  <c:v>0.526077517381105</c:v>
                </c:pt>
                <c:pt idx="366">
                  <c:v>0.50896470686501</c:v>
                </c:pt>
                <c:pt idx="367">
                  <c:v>0.491648317252275</c:v>
                </c:pt>
                <c:pt idx="368">
                  <c:v>0.474135274867862</c:v>
                </c:pt>
                <c:pt idx="369">
                  <c:v>0.456432584695222</c:v>
                </c:pt>
                <c:pt idx="370">
                  <c:v>0.43854732757439</c:v>
                </c:pt>
                <c:pt idx="371">
                  <c:v>0.420486657369749</c:v>
                </c:pt>
                <c:pt idx="372">
                  <c:v>0.402257798108573</c:v>
                </c:pt>
                <c:pt idx="373">
                  <c:v>0.38386804109152</c:v>
                </c:pt>
                <c:pt idx="374">
                  <c:v>0.365324741976202</c:v>
                </c:pt>
                <c:pt idx="375">
                  <c:v>0.346635317835026</c:v>
                </c:pt>
                <c:pt idx="376">
                  <c:v>0.327807244188458</c:v>
                </c:pt>
                <c:pt idx="377">
                  <c:v>0.30884805201492</c:v>
                </c:pt>
                <c:pt idx="378">
                  <c:v>0.289765324738495</c:v>
                </c:pt>
                <c:pt idx="379">
                  <c:v>0.27056669519566</c:v>
                </c:pt>
                <c:pt idx="380">
                  <c:v>0.251259842582256</c:v>
                </c:pt>
                <c:pt idx="381">
                  <c:v>0.231852489381904</c:v>
                </c:pt>
                <c:pt idx="382">
                  <c:v>0.212352398277126</c:v>
                </c:pt>
                <c:pt idx="383">
                  <c:v>0.192767369044364</c:v>
                </c:pt>
                <c:pt idx="384">
                  <c:v>0.173105235434182</c:v>
                </c:pt>
                <c:pt idx="385">
                  <c:v>0.153373862037864</c:v>
                </c:pt>
                <c:pt idx="386">
                  <c:v>0.13358114114169</c:v>
                </c:pt>
                <c:pt idx="387">
                  <c:v>0.113734989570117</c:v>
                </c:pt>
                <c:pt idx="388">
                  <c:v>0.0938433455191623</c:v>
                </c:pt>
                <c:pt idx="389">
                  <c:v>0.0739141653812273</c:v>
                </c:pt>
                <c:pt idx="390">
                  <c:v>0.0539554205626497</c:v>
                </c:pt>
                <c:pt idx="391">
                  <c:v>0.0339750942952423</c:v>
                </c:pt>
                <c:pt idx="392">
                  <c:v>0.0139811784431128</c:v>
                </c:pt>
                <c:pt idx="393">
                  <c:v>-0.00601832969398159</c:v>
                </c:pt>
                <c:pt idx="394">
                  <c:v>-0.0260154305794408</c:v>
                </c:pt>
                <c:pt idx="395">
                  <c:v>-0.0460021256395369</c:v>
                </c:pt>
                <c:pt idx="396">
                  <c:v>-0.0659704204627299</c:v>
                </c:pt>
                <c:pt idx="397">
                  <c:v>-0.0859123279973324</c:v>
                </c:pt>
                <c:pt idx="398">
                  <c:v>-0.105819871746218</c:v>
                </c:pt>
                <c:pt idx="399">
                  <c:v>-0.125685088957318</c:v>
                </c:pt>
                <c:pt idx="400">
                  <c:v>-0.145500033808614</c:v>
                </c:pt>
                <c:pt idx="401">
                  <c:v>-0.16525678058636</c:v>
                </c:pt>
                <c:pt idx="402">
                  <c:v>-0.184947426855267</c:v>
                </c:pt>
                <c:pt idx="403">
                  <c:v>-0.204564096619365</c:v>
                </c:pt>
                <c:pt idx="404">
                  <c:v>-0.2240989434723</c:v>
                </c:pt>
                <c:pt idx="405">
                  <c:v>-0.243544153735791</c:v>
                </c:pt>
                <c:pt idx="406">
                  <c:v>-0.262891949585</c:v>
                </c:pt>
                <c:pt idx="407">
                  <c:v>-0.282134592159557</c:v>
                </c:pt>
                <c:pt idx="408">
                  <c:v>-0.301264384658992</c:v>
                </c:pt>
                <c:pt idx="409">
                  <c:v>-0.320273675421368</c:v>
                </c:pt>
                <c:pt idx="410">
                  <c:v>-0.339154860983834</c:v>
                </c:pt>
                <c:pt idx="411">
                  <c:v>-0.357900389123914</c:v>
                </c:pt>
                <c:pt idx="412">
                  <c:v>-0.376502761880283</c:v>
                </c:pt>
                <c:pt idx="413">
                  <c:v>-0.394954538551871</c:v>
                </c:pt>
                <c:pt idx="414">
                  <c:v>-0.413248338674028</c:v>
                </c:pt>
                <c:pt idx="415">
                  <c:v>-0.431376844970621</c:v>
                </c:pt>
                <c:pt idx="416">
                  <c:v>-0.449332806280839</c:v>
                </c:pt>
                <c:pt idx="417">
                  <c:v>-0.467109040459569</c:v>
                </c:pt>
                <c:pt idx="418">
                  <c:v>-0.484698437250152</c:v>
                </c:pt>
                <c:pt idx="419">
                  <c:v>-0.502093961128397</c:v>
                </c:pt>
                <c:pt idx="420">
                  <c:v>-0.519288654116686</c:v>
                </c:pt>
                <c:pt idx="421">
                  <c:v>-0.536275638567084</c:v>
                </c:pt>
                <c:pt idx="422">
                  <c:v>-0.553048119912302</c:v>
                </c:pt>
                <c:pt idx="423">
                  <c:v>-0.569599389383433</c:v>
                </c:pt>
                <c:pt idx="424">
                  <c:v>-0.585922826693367</c:v>
                </c:pt>
                <c:pt idx="425">
                  <c:v>-0.602011902684824</c:v>
                </c:pt>
                <c:pt idx="426">
                  <c:v>-0.617860181941925</c:v>
                </c:pt>
                <c:pt idx="427">
                  <c:v>-0.633461325364275</c:v>
                </c:pt>
                <c:pt idx="428">
                  <c:v>-0.648809092702519</c:v>
                </c:pt>
                <c:pt idx="429">
                  <c:v>-0.663897345054353</c:v>
                </c:pt>
                <c:pt idx="430">
                  <c:v>-0.678720047320012</c:v>
                </c:pt>
                <c:pt idx="431">
                  <c:v>-0.693271270616224</c:v>
                </c:pt>
                <c:pt idx="432">
                  <c:v>-0.707545194647683</c:v>
                </c:pt>
                <c:pt idx="433">
                  <c:v>-0.721536110035093</c:v>
                </c:pt>
                <c:pt idx="434">
                  <c:v>-0.735238420598841</c:v>
                </c:pt>
                <c:pt idx="435">
                  <c:v>-0.748646645597399</c:v>
                </c:pt>
                <c:pt idx="436">
                  <c:v>-0.76175542191954</c:v>
                </c:pt>
                <c:pt idx="437">
                  <c:v>-0.774559506229517</c:v>
                </c:pt>
                <c:pt idx="438">
                  <c:v>-0.787053777064323</c:v>
                </c:pt>
                <c:pt idx="439">
                  <c:v>-0.799233236882215</c:v>
                </c:pt>
                <c:pt idx="440">
                  <c:v>-0.811093014061656</c:v>
                </c:pt>
                <c:pt idx="441">
                  <c:v>-0.8226283648499</c:v>
                </c:pt>
                <c:pt idx="442">
                  <c:v>-0.833834675260437</c:v>
                </c:pt>
                <c:pt idx="443">
                  <c:v>-0.844707462918517</c:v>
                </c:pt>
                <c:pt idx="444">
                  <c:v>-0.855242378854046</c:v>
                </c:pt>
                <c:pt idx="445">
                  <c:v>-0.865435209241112</c:v>
                </c:pt>
                <c:pt idx="446">
                  <c:v>-0.875281877083464</c:v>
                </c:pt>
                <c:pt idx="447">
                  <c:v>-0.884778443845253</c:v>
                </c:pt>
                <c:pt idx="448">
                  <c:v>-0.893921111026392</c:v>
                </c:pt>
                <c:pt idx="449">
                  <c:v>-0.90270622168191</c:v>
                </c:pt>
                <c:pt idx="450">
                  <c:v>-0.911130261884677</c:v>
                </c:pt>
                <c:pt idx="451">
                  <c:v>-0.919189862130932</c:v>
                </c:pt>
                <c:pt idx="452">
                  <c:v>-0.926881798688036</c:v>
                </c:pt>
                <c:pt idx="453">
                  <c:v>-0.934202994883924</c:v>
                </c:pt>
                <c:pt idx="454">
                  <c:v>-0.941150522337732</c:v>
                </c:pt>
                <c:pt idx="455">
                  <c:v>-0.947721602131112</c:v>
                </c:pt>
                <c:pt idx="456">
                  <c:v>-0.953913605919758</c:v>
                </c:pt>
                <c:pt idx="457">
                  <c:v>-0.959724056984716</c:v>
                </c:pt>
                <c:pt idx="458">
                  <c:v>-0.965150631223029</c:v>
                </c:pt>
                <c:pt idx="459">
                  <c:v>-0.970191158077357</c:v>
                </c:pt>
                <c:pt idx="460">
                  <c:v>-0.974843621404164</c:v>
                </c:pt>
                <c:pt idx="461">
                  <c:v>-0.97910616028015</c:v>
                </c:pt>
                <c:pt idx="462">
                  <c:v>-0.982977069746599</c:v>
                </c:pt>
                <c:pt idx="463">
                  <c:v>-0.986454801491336</c:v>
                </c:pt>
                <c:pt idx="464">
                  <c:v>-0.989537964468031</c:v>
                </c:pt>
                <c:pt idx="465">
                  <c:v>-0.992225325452603</c:v>
                </c:pt>
                <c:pt idx="466">
                  <c:v>-0.994515809536489</c:v>
                </c:pt>
                <c:pt idx="467">
                  <c:v>-0.996408500556594</c:v>
                </c:pt>
                <c:pt idx="468">
                  <c:v>-0.997902641461745</c:v>
                </c:pt>
                <c:pt idx="469">
                  <c:v>-0.998997634615504</c:v>
                </c:pt>
                <c:pt idx="470">
                  <c:v>-0.999693042035206</c:v>
                </c:pt>
                <c:pt idx="471">
                  <c:v>-0.999988585567158</c:v>
                </c:pt>
                <c:pt idx="472">
                  <c:v>-0.999884146997886</c:v>
                </c:pt>
                <c:pt idx="473">
                  <c:v>-0.999379768101426</c:v>
                </c:pt>
                <c:pt idx="474">
                  <c:v>-0.998475650622611</c:v>
                </c:pt>
                <c:pt idx="475">
                  <c:v>-0.997172156196378</c:v>
                </c:pt>
                <c:pt idx="476">
                  <c:v>-0.995469806203119</c:v>
                </c:pt>
                <c:pt idx="477">
                  <c:v>-0.993369281560131</c:v>
                </c:pt>
                <c:pt idx="478">
                  <c:v>-0.990871422449267</c:v>
                </c:pt>
                <c:pt idx="479">
                  <c:v>-0.987977227980866</c:v>
                </c:pt>
                <c:pt idx="480">
                  <c:v>-0.984687855794127</c:v>
                </c:pt>
                <c:pt idx="481">
                  <c:v>-0.981004621594066</c:v>
                </c:pt>
                <c:pt idx="482">
                  <c:v>-0.976928998625255</c:v>
                </c:pt>
                <c:pt idx="483">
                  <c:v>-0.97246261708254</c:v>
                </c:pt>
                <c:pt idx="484">
                  <c:v>-0.967607263458988</c:v>
                </c:pt>
                <c:pt idx="485">
                  <c:v>-0.96236487983131</c:v>
                </c:pt>
                <c:pt idx="486">
                  <c:v>-0.95673756308306</c:v>
                </c:pt>
                <c:pt idx="487">
                  <c:v>-0.950727564065908</c:v>
                </c:pt>
                <c:pt idx="488">
                  <c:v>-0.944337286699328</c:v>
                </c:pt>
                <c:pt idx="489">
                  <c:v>-0.937569287009064</c:v>
                </c:pt>
                <c:pt idx="490">
                  <c:v>-0.930426272104753</c:v>
                </c:pt>
                <c:pt idx="491">
                  <c:v>-0.922911099097119</c:v>
                </c:pt>
                <c:pt idx="492">
                  <c:v>-0.915026773955164</c:v>
                </c:pt>
                <c:pt idx="493">
                  <c:v>-0.906776450303821</c:v>
                </c:pt>
                <c:pt idx="494">
                  <c:v>-0.898163428162546</c:v>
                </c:pt>
                <c:pt idx="495">
                  <c:v>-0.889191152625361</c:v>
                </c:pt>
                <c:pt idx="496">
                  <c:v>-0.879863212482849</c:v>
                </c:pt>
                <c:pt idx="497">
                  <c:v>-0.870183338786697</c:v>
                </c:pt>
                <c:pt idx="498">
                  <c:v>-0.86015540335732</c:v>
                </c:pt>
                <c:pt idx="499">
                  <c:v>-0.849783417235186</c:v>
                </c:pt>
                <c:pt idx="500">
                  <c:v>-0.839071529076452</c:v>
                </c:pt>
                <c:pt idx="501">
                  <c:v>-0.82802402349356</c:v>
                </c:pt>
                <c:pt idx="502">
                  <c:v>-0.816645319341443</c:v>
                </c:pt>
                <c:pt idx="503">
                  <c:v>-0.804939967950047</c:v>
                </c:pt>
                <c:pt idx="504">
                  <c:v>-0.792912651303862</c:v>
                </c:pt>
                <c:pt idx="505">
                  <c:v>-0.780568180169184</c:v>
                </c:pt>
                <c:pt idx="506">
                  <c:v>-0.767911492169874</c:v>
                </c:pt>
                <c:pt idx="507">
                  <c:v>-0.754947649812379</c:v>
                </c:pt>
                <c:pt idx="508">
                  <c:v>-0.741681838460795</c:v>
                </c:pt>
                <c:pt idx="509">
                  <c:v>-0.728119364262786</c:v>
                </c:pt>
                <c:pt idx="510">
                  <c:v>-0.7142656520272</c:v>
                </c:pt>
                <c:pt idx="511">
                  <c:v>-0.700126243054217</c:v>
                </c:pt>
                <c:pt idx="512">
                  <c:v>-0.685706792918906</c:v>
                </c:pt>
                <c:pt idx="513">
                  <c:v>-0.671013069209063</c:v>
                </c:pt>
                <c:pt idx="514">
                  <c:v>-0.656050949218258</c:v>
                </c:pt>
                <c:pt idx="515">
                  <c:v>-0.640826417594993</c:v>
                </c:pt>
                <c:pt idx="516">
                  <c:v>-0.62534556394893</c:v>
                </c:pt>
                <c:pt idx="517">
                  <c:v>-0.609614580415118</c:v>
                </c:pt>
                <c:pt idx="518">
                  <c:v>-0.593639759177225</c:v>
                </c:pt>
                <c:pt idx="519">
                  <c:v>-0.577427489950751</c:v>
                </c:pt>
                <c:pt idx="520">
                  <c:v>-0.560984257427229</c:v>
                </c:pt>
                <c:pt idx="521">
                  <c:v>-0.544316638680426</c:v>
                </c:pt>
                <c:pt idx="522">
                  <c:v>-0.52743130053561</c:v>
                </c:pt>
                <c:pt idx="523">
                  <c:v>-0.510334996902901</c:v>
                </c:pt>
                <c:pt idx="524">
                  <c:v>-0.493034566075809</c:v>
                </c:pt>
                <c:pt idx="525">
                  <c:v>-0.475536927995992</c:v>
                </c:pt>
                <c:pt idx="526">
                  <c:v>-0.457849081485386</c:v>
                </c:pt>
                <c:pt idx="527">
                  <c:v>-0.439978101446758</c:v>
                </c:pt>
                <c:pt idx="528">
                  <c:v>-0.421931136033846</c:v>
                </c:pt>
                <c:pt idx="529">
                  <c:v>-0.403715403792196</c:v>
                </c:pt>
                <c:pt idx="530">
                  <c:v>-0.38533819077183</c:v>
                </c:pt>
                <c:pt idx="531">
                  <c:v>-0.366806847612928</c:v>
                </c:pt>
                <c:pt idx="532">
                  <c:v>-0.348128786605673</c:v>
                </c:pt>
                <c:pt idx="533">
                  <c:v>-0.329311478725432</c:v>
                </c:pt>
                <c:pt idx="534">
                  <c:v>-0.310362450644462</c:v>
                </c:pt>
                <c:pt idx="535">
                  <c:v>-0.291289281721345</c:v>
                </c:pt>
                <c:pt idx="536">
                  <c:v>-0.272099600969344</c:v>
                </c:pt>
                <c:pt idx="537">
                  <c:v>-0.252801084004902</c:v>
                </c:pt>
                <c:pt idx="538">
                  <c:v>-0.233401449977495</c:v>
                </c:pt>
                <c:pt idx="539">
                  <c:v>-0.213908458482075</c:v>
                </c:pt>
                <c:pt idx="540">
                  <c:v>-0.194329906455335</c:v>
                </c:pt>
                <c:pt idx="541">
                  <c:v>-0.174673625057045</c:v>
                </c:pt>
                <c:pt idx="542">
                  <c:v>-0.154947476537683</c:v>
                </c:pt>
                <c:pt idx="543">
                  <c:v>-0.135159351093645</c:v>
                </c:pt>
                <c:pt idx="544">
                  <c:v>-0.115317163711268</c:v>
                </c:pt>
                <c:pt idx="545">
                  <c:v>-0.0954288510009506</c:v>
                </c:pt>
                <c:pt idx="546">
                  <c:v>-0.0755023680226002</c:v>
                </c:pt>
                <c:pt idx="547">
                  <c:v>-0.0555456851037256</c:v>
                </c:pt>
                <c:pt idx="548">
                  <c:v>-0.0355667846514069</c:v>
                </c:pt>
                <c:pt idx="549">
                  <c:v>-0.015573657959447</c:v>
                </c:pt>
                <c:pt idx="550">
                  <c:v>0.00442569798805078</c:v>
                </c:pt>
                <c:pt idx="551">
                  <c:v>0.0244232837153618</c:v>
                </c:pt>
                <c:pt idx="552">
                  <c:v>0.0444111004548262</c:v>
                </c:pt>
                <c:pt idx="553">
                  <c:v>0.0643811533462505</c:v>
                </c:pt>
                <c:pt idx="554">
                  <c:v>0.0843254546347384</c:v>
                </c:pt>
                <c:pt idx="555">
                  <c:v>0.104236026865697</c:v>
                </c:pt>
                <c:pt idx="556">
                  <c:v>0.124104906075704</c:v>
                </c:pt>
                <c:pt idx="557">
                  <c:v>0.143924144977993</c:v>
                </c:pt>
                <c:pt idx="558">
                  <c:v>0.163685816141252</c:v>
                </c:pt>
                <c:pt idx="559">
                  <c:v>0.183382015160503</c:v>
                </c:pt>
                <c:pt idx="560">
                  <c:v>0.20300486381875</c:v>
                </c:pt>
                <c:pt idx="561">
                  <c:v>0.222546513238168</c:v>
                </c:pt>
                <c:pt idx="562">
                  <c:v>0.241999147019535</c:v>
                </c:pt>
                <c:pt idx="563">
                  <c:v>0.261354984368707</c:v>
                </c:pt>
                <c:pt idx="564">
                  <c:v>0.280606283208818</c:v>
                </c:pt>
                <c:pt idx="565">
                  <c:v>0.299745343277015</c:v>
                </c:pt>
                <c:pt idx="566">
                  <c:v>0.31876450920445</c:v>
                </c:pt>
                <c:pt idx="567">
                  <c:v>0.337656173578341</c:v>
                </c:pt>
                <c:pt idx="568">
                  <c:v>0.356412779984822</c:v>
                </c:pt>
                <c:pt idx="569">
                  <c:v>0.375026826031418</c:v>
                </c:pt>
                <c:pt idx="570">
                  <c:v>0.393490866347891</c:v>
                </c:pt>
                <c:pt idx="571">
                  <c:v>0.4117975155643</c:v>
                </c:pt>
                <c:pt idx="572">
                  <c:v>0.429939451265043</c:v>
                </c:pt>
                <c:pt idx="573">
                  <c:v>0.447909416917731</c:v>
                </c:pt>
                <c:pt idx="574">
                  <c:v>0.465700224775697</c:v>
                </c:pt>
                <c:pt idx="575">
                  <c:v>0.483304758753006</c:v>
                </c:pt>
                <c:pt idx="576">
                  <c:v>0.500715977270791</c:v>
                </c:pt>
                <c:pt idx="577">
                  <c:v>0.517926916073792</c:v>
                </c:pt>
                <c:pt idx="578">
                  <c:v>0.534930691015965</c:v>
                </c:pt>
                <c:pt idx="579">
                  <c:v>0.551720500814045</c:v>
                </c:pt>
                <c:pt idx="580">
                  <c:v>0.568289629767974</c:v>
                </c:pt>
                <c:pt idx="581">
                  <c:v>0.584631450447089</c:v>
                </c:pt>
                <c:pt idx="582">
                  <c:v>0.60073942634101</c:v>
                </c:pt>
                <c:pt idx="583">
                  <c:v>0.616607114474145</c:v>
                </c:pt>
                <c:pt idx="584">
                  <c:v>0.632228167982809</c:v>
                </c:pt>
                <c:pt idx="585">
                  <c:v>0.647596338653876</c:v>
                </c:pt>
                <c:pt idx="586">
                  <c:v>0.662705479423986</c:v>
                </c:pt>
                <c:pt idx="587">
                  <c:v>0.67754954683828</c:v>
                </c:pt>
                <c:pt idx="588">
                  <c:v>0.692122603467712</c:v>
                </c:pt>
                <c:pt idx="589">
                  <c:v>0.706418820283935</c:v>
                </c:pt>
                <c:pt idx="590">
                  <c:v>0.720432478990839</c:v>
                </c:pt>
                <c:pt idx="591">
                  <c:v>0.734157974311783</c:v>
                </c:pt>
                <c:pt idx="592">
                  <c:v>0.747589816231644</c:v>
                </c:pt>
                <c:pt idx="593">
                  <c:v>0.760722632192745</c:v>
                </c:pt>
                <c:pt idx="594">
                  <c:v>0.773551169243802</c:v>
                </c:pt>
                <c:pt idx="595">
                  <c:v>0.786070296141039</c:v>
                </c:pt>
                <c:pt idx="596">
                  <c:v>0.798275005400617</c:v>
                </c:pt>
                <c:pt idx="597">
                  <c:v>0.81016041530156</c:v>
                </c:pt>
                <c:pt idx="598">
                  <c:v>0.821721771838378</c:v>
                </c:pt>
                <c:pt idx="599">
                  <c:v>0.832954450622604</c:v>
                </c:pt>
                <c:pt idx="600">
                  <c:v>0.843853958732492</c:v>
                </c:pt>
                <c:pt idx="601">
                  <c:v>0.854415936510123</c:v>
                </c:pt>
                <c:pt idx="602">
                  <c:v>0.864636159305211</c:v>
                </c:pt>
                <c:pt idx="603">
                  <c:v>0.874510539164906</c:v>
                </c:pt>
                <c:pt idx="604">
                  <c:v>0.884035126468919</c:v>
                </c:pt>
                <c:pt idx="605">
                  <c:v>0.893206111509322</c:v>
                </c:pt>
                <c:pt idx="606">
                  <c:v>0.902019826014378</c:v>
                </c:pt>
                <c:pt idx="607">
                  <c:v>0.9104727446158</c:v>
                </c:pt>
                <c:pt idx="608">
                  <c:v>0.918561486258849</c:v>
                </c:pt>
                <c:pt idx="609">
                  <c:v>0.926282815554718</c:v>
                </c:pt>
                <c:pt idx="610">
                  <c:v>0.933633644074637</c:v>
                </c:pt>
                <c:pt idx="611">
                  <c:v>0.94061103158521</c:v>
                </c:pt>
                <c:pt idx="612">
                  <c:v>0.947212187224462</c:v>
                </c:pt>
                <c:pt idx="613">
                  <c:v>0.953434470618151</c:v>
                </c:pt>
                <c:pt idx="614">
                  <c:v>0.959275392935883</c:v>
                </c:pt>
                <c:pt idx="615">
                  <c:v>0.96473261788661</c:v>
                </c:pt>
                <c:pt idx="616">
                  <c:v>0.969803962653111</c:v>
                </c:pt>
                <c:pt idx="617">
                  <c:v>0.974487398765098</c:v>
                </c:pt>
                <c:pt idx="618">
                  <c:v>0.978781052910571</c:v>
                </c:pt>
                <c:pt idx="619">
                  <c:v>0.982683207685121</c:v>
                </c:pt>
                <c:pt idx="620">
                  <c:v>0.986192302278864</c:v>
                </c:pt>
                <c:pt idx="621">
                  <c:v>0.98930693310075</c:v>
                </c:pt>
                <c:pt idx="622">
                  <c:v>0.99202585433998</c:v>
                </c:pt>
                <c:pt idx="623">
                  <c:v>0.994347978464309</c:v>
                </c:pt>
                <c:pt idx="624">
                  <c:v>0.996272376655049</c:v>
                </c:pt>
                <c:pt idx="625">
                  <c:v>0.997798279178581</c:v>
                </c:pt>
                <c:pt idx="626">
                  <c:v>0.998925075694241</c:v>
                </c:pt>
                <c:pt idx="627">
                  <c:v>0.999652315498447</c:v>
                </c:pt>
                <c:pt idx="628">
                  <c:v>0.999979707704973</c:v>
                </c:pt>
                <c:pt idx="629">
                  <c:v>0.999907121361303</c:v>
                </c:pt>
                <c:pt idx="630">
                  <c:v>0.999434585501005</c:v>
                </c:pt>
                <c:pt idx="631">
                  <c:v>0.998562289132123</c:v>
                </c:pt>
                <c:pt idx="632">
                  <c:v>0.997290581161575</c:v>
                </c:pt>
                <c:pt idx="633">
                  <c:v>0.995619970255593</c:v>
                </c:pt>
                <c:pt idx="634">
                  <c:v>0.993551124636264</c:v>
                </c:pt>
                <c:pt idx="635">
                  <c:v>0.991084871814253</c:v>
                </c:pt>
                <c:pt idx="636">
                  <c:v>0.988222198257805</c:v>
                </c:pt>
                <c:pt idx="637">
                  <c:v>0.984964248998174</c:v>
                </c:pt>
                <c:pt idx="638">
                  <c:v>0.981312327171625</c:v>
                </c:pt>
                <c:pt idx="639">
                  <c:v>0.977267893498198</c:v>
                </c:pt>
                <c:pt idx="640">
                  <c:v>0.972832565697435</c:v>
                </c:pt>
                <c:pt idx="641">
                  <c:v>0.968008117841322</c:v>
                </c:pt>
                <c:pt idx="642">
                  <c:v>0.962796479644676</c:v>
                </c:pt>
                <c:pt idx="643">
                  <c:v>0.957199735693287</c:v>
                </c:pt>
                <c:pt idx="644">
                  <c:v>0.951220124610112</c:v>
                </c:pt>
                <c:pt idx="645">
                  <c:v>0.944860038159861</c:v>
                </c:pt>
                <c:pt idx="646">
                  <c:v>0.938122020292311</c:v>
                </c:pt>
                <c:pt idx="647">
                  <c:v>0.931008766124771</c:v>
                </c:pt>
                <c:pt idx="648">
                  <c:v>0.923523120864065</c:v>
                </c:pt>
                <c:pt idx="649">
                  <c:v>0.915668078668492</c:v>
                </c:pt>
                <c:pt idx="650">
                  <c:v>0.907446781450196</c:v>
                </c:pt>
                <c:pt idx="651">
                  <c:v>0.898862517618449</c:v>
                </c:pt>
                <c:pt idx="652">
                  <c:v>0.889918720764329</c:v>
                </c:pt>
                <c:pt idx="653">
                  <c:v>0.880618968287327</c:v>
                </c:pt>
                <c:pt idx="654">
                  <c:v>0.870966979964441</c:v>
                </c:pt>
                <c:pt idx="655">
                  <c:v>0.860966616462306</c:v>
                </c:pt>
                <c:pt idx="656">
                  <c:v>0.850621877792989</c:v>
                </c:pt>
                <c:pt idx="657">
                  <c:v>0.839936901714028</c:v>
                </c:pt>
                <c:pt idx="658">
                  <c:v>0.828915962073391</c:v>
                </c:pt>
                <c:pt idx="659">
                  <c:v>0.81756346709999</c:v>
                </c:pt>
                <c:pt idx="660">
                  <c:v>0.805883957640451</c:v>
                </c:pt>
                <c:pt idx="661">
                  <c:v>0.79388210534283</c:v>
                </c:pt>
                <c:pt idx="662">
                  <c:v>0.781562710788027</c:v>
                </c:pt>
                <c:pt idx="663">
                  <c:v>0.768930701569605</c:v>
                </c:pt>
                <c:pt idx="664">
                  <c:v>0.755991130322829</c:v>
                </c:pt>
                <c:pt idx="665">
                  <c:v>0.742749172703669</c:v>
                </c:pt>
                <c:pt idx="666">
                  <c:v>0.72921012531862</c:v>
                </c:pt>
                <c:pt idx="667">
                  <c:v>0.715379403606115</c:v>
                </c:pt>
                <c:pt idx="668">
                  <c:v>0.701262539670433</c:v>
                </c:pt>
                <c:pt idx="669">
                  <c:v>0.686865180068923</c:v>
                </c:pt>
                <c:pt idx="670">
                  <c:v>0.672193083553468</c:v>
                </c:pt>
                <c:pt idx="671">
                  <c:v>0.657252118767046</c:v>
                </c:pt>
                <c:pt idx="672">
                  <c:v>0.642048261896362</c:v>
                </c:pt>
                <c:pt idx="673">
                  <c:v>0.626587594281448</c:v>
                </c:pt>
                <c:pt idx="674">
                  <c:v>0.610876299983212</c:v>
                </c:pt>
                <c:pt idx="675">
                  <c:v>0.594920663309892</c:v>
                </c:pt>
                <c:pt idx="676">
                  <c:v>0.578727066303418</c:v>
                </c:pt>
                <c:pt idx="677">
                  <c:v>0.56230198618668</c:v>
                </c:pt>
                <c:pt idx="678">
                  <c:v>0.545651992772726</c:v>
                </c:pt>
                <c:pt idx="679">
                  <c:v>0.528783745836927</c:v>
                </c:pt>
                <c:pt idx="680">
                  <c:v>0.511703992453149</c:v>
                </c:pt>
                <c:pt idx="681">
                  <c:v>0.494419564295019</c:v>
                </c:pt>
                <c:pt idx="682">
                  <c:v>0.476937374903342</c:v>
                </c:pt>
                <c:pt idx="683">
                  <c:v>0.459264416920786</c:v>
                </c:pt>
                <c:pt idx="684">
                  <c:v>0.441407759294906</c:v>
                </c:pt>
                <c:pt idx="685">
                  <c:v>0.423374544450665</c:v>
                </c:pt>
                <c:pt idx="686">
                  <c:v>0.405171985433562</c:v>
                </c:pt>
                <c:pt idx="687">
                  <c:v>0.386807363024508</c:v>
                </c:pt>
                <c:pt idx="688">
                  <c:v>0.368288022827607</c:v>
                </c:pt>
                <c:pt idx="689">
                  <c:v>0.349621372332016</c:v>
                </c:pt>
                <c:pt idx="690">
                  <c:v>0.330814877949047</c:v>
                </c:pt>
                <c:pt idx="691">
                  <c:v>0.311876062025706</c:v>
                </c:pt>
                <c:pt idx="692">
                  <c:v>0.292812499835847</c:v>
                </c:pt>
                <c:pt idx="693">
                  <c:v>0.273631816550168</c:v>
                </c:pt>
                <c:pt idx="694">
                  <c:v>0.254341684186244</c:v>
                </c:pt>
                <c:pt idx="695">
                  <c:v>0.234949818539823</c:v>
                </c:pt>
                <c:pt idx="696">
                  <c:v>0.215463976098609</c:v>
                </c:pt>
                <c:pt idx="697">
                  <c:v>0.19589195093977</c:v>
                </c:pt>
                <c:pt idx="698">
                  <c:v>0.176241571612412</c:v>
                </c:pt>
                <c:pt idx="699">
                  <c:v>0.156520698006267</c:v>
                </c:pt>
                <c:pt idx="700">
                  <c:v>0.136737218207834</c:v>
                </c:pt>
                <c:pt idx="701">
                  <c:v>0.116899045345256</c:v>
                </c:pt>
                <c:pt idx="702">
                  <c:v>0.0970141144231734</c:v>
                </c:pt>
                <c:pt idx="703">
                  <c:v>0.0770903791488241</c:v>
                </c:pt>
                <c:pt idx="704">
                  <c:v>0.0571358087506751</c:v>
                </c:pt>
                <c:pt idx="705">
                  <c:v>0.0371583847908264</c:v>
                </c:pt>
                <c:pt idx="706">
                  <c:v>0.0171660979724999</c:v>
                </c:pt>
                <c:pt idx="707">
                  <c:v>-0.00283305505613911</c:v>
                </c:pt>
                <c:pt idx="708">
                  <c:v>-0.0228310749005275</c:v>
                </c:pt>
                <c:pt idx="709">
                  <c:v>-0.0428199626193659</c:v>
                </c:pt>
                <c:pt idx="710">
                  <c:v>-0.0627917229240818</c:v>
                </c:pt>
                <c:pt idx="711">
                  <c:v>-0.0827383673768416</c:v>
                </c:pt>
                <c:pt idx="712">
                  <c:v>-0.102651917585812</c:v>
                </c:pt>
                <c:pt idx="713">
                  <c:v>-0.122524408396423</c:v>
                </c:pt>
                <c:pt idx="714">
                  <c:v>-0.142347891077312</c:v>
                </c:pt>
                <c:pt idx="715">
                  <c:v>-0.162114436499718</c:v>
                </c:pt>
                <c:pt idx="716">
                  <c:v>-0.18181613830902</c:v>
                </c:pt>
                <c:pt idx="717">
                  <c:v>-0.201445116087181</c:v>
                </c:pt>
                <c:pt idx="718">
                  <c:v>-0.220993518504806</c:v>
                </c:pt>
                <c:pt idx="719">
                  <c:v>-0.240453526461572</c:v>
                </c:pt>
                <c:pt idx="720">
                  <c:v>-0.259817356213756</c:v>
                </c:pt>
                <c:pt idx="721">
                  <c:v>-0.279077262487639</c:v>
                </c:pt>
                <c:pt idx="722">
                  <c:v>-0.298225541577508</c:v>
                </c:pt>
                <c:pt idx="723">
                  <c:v>-0.317254534427036</c:v>
                </c:pt>
                <c:pt idx="724">
                  <c:v>-0.336156629692795</c:v>
                </c:pt>
                <c:pt idx="725">
                  <c:v>-0.354924266788705</c:v>
                </c:pt>
                <c:pt idx="726">
                  <c:v>-0.37354993891016</c:v>
                </c:pt>
                <c:pt idx="727">
                  <c:v>-0.392026196036651</c:v>
                </c:pt>
                <c:pt idx="728">
                  <c:v>-0.410345647911675</c:v>
                </c:pt>
                <c:pt idx="729">
                  <c:v>-0.428500966998735</c:v>
                </c:pt>
                <c:pt idx="730">
                  <c:v>-0.446484891412266</c:v>
                </c:pt>
                <c:pt idx="731">
                  <c:v>-0.464290227822284</c:v>
                </c:pt>
                <c:pt idx="732">
                  <c:v>-0.481909854331628</c:v>
                </c:pt>
                <c:pt idx="733">
                  <c:v>-0.499336723324618</c:v>
                </c:pt>
                <c:pt idx="734">
                  <c:v>-0.516563864286012</c:v>
                </c:pt>
                <c:pt idx="735">
                  <c:v>-0.533584386589118</c:v>
                </c:pt>
                <c:pt idx="736">
                  <c:v>-0.550391482251953</c:v>
                </c:pt>
                <c:pt idx="737">
                  <c:v>-0.566978428660341</c:v>
                </c:pt>
                <c:pt idx="738">
                  <c:v>-0.583338591256877</c:v>
                </c:pt>
                <c:pt idx="739">
                  <c:v>-0.599465426194654</c:v>
                </c:pt>
                <c:pt idx="740">
                  <c:v>-0.615352482954721</c:v>
                </c:pt>
                <c:pt idx="741">
                  <c:v>-0.630993406926194</c:v>
                </c:pt>
                <c:pt idx="742">
                  <c:v>-0.646381941948031</c:v>
                </c:pt>
                <c:pt idx="743">
                  <c:v>-0.661511932811399</c:v>
                </c:pt>
                <c:pt idx="744">
                  <c:v>-0.676377327721685</c:v>
                </c:pt>
                <c:pt idx="745">
                  <c:v>-0.690972180719126</c:v>
                </c:pt>
                <c:pt idx="746">
                  <c:v>-0.705290654057118</c:v>
                </c:pt>
                <c:pt idx="747">
                  <c:v>-0.719327020537238</c:v>
                </c:pt>
                <c:pt idx="748">
                  <c:v>-0.733075665800043</c:v>
                </c:pt>
                <c:pt idx="749">
                  <c:v>-0.746531090570739</c:v>
                </c:pt>
                <c:pt idx="750">
                  <c:v>-0.759687912858821</c:v>
                </c:pt>
                <c:pt idx="751">
                  <c:v>-0.772540870110797</c:v>
                </c:pt>
                <c:pt idx="752">
                  <c:v>-0.785084821315137</c:v>
                </c:pt>
                <c:pt idx="753">
                  <c:v>-0.797314749058609</c:v>
                </c:pt>
                <c:pt idx="754">
                  <c:v>-0.809225761533179</c:v>
                </c:pt>
                <c:pt idx="755">
                  <c:v>-0.820813094492668</c:v>
                </c:pt>
                <c:pt idx="756">
                  <c:v>-0.832072113158389</c:v>
                </c:pt>
                <c:pt idx="757">
                  <c:v>-0.842998314072995</c:v>
                </c:pt>
                <c:pt idx="758">
                  <c:v>-0.853587326901797</c:v>
                </c:pt>
                <c:pt idx="759">
                  <c:v>-0.863834916180852</c:v>
                </c:pt>
                <c:pt idx="760">
                  <c:v>-0.87373698301108</c:v>
                </c:pt>
                <c:pt idx="761">
                  <c:v>-0.883289566697775</c:v>
                </c:pt>
                <c:pt idx="762">
                  <c:v>-0.892488846334828</c:v>
                </c:pt>
                <c:pt idx="763">
                  <c:v>-0.901331142333039</c:v>
                </c:pt>
                <c:pt idx="764">
                  <c:v>-0.909812917891906</c:v>
                </c:pt>
                <c:pt idx="765">
                  <c:v>-0.917930780414293</c:v>
                </c:pt>
                <c:pt idx="766">
                  <c:v>-0.925681482863428</c:v>
                </c:pt>
                <c:pt idx="767">
                  <c:v>-0.933061925061673</c:v>
                </c:pt>
                <c:pt idx="768">
                  <c:v>-0.940069154930553</c:v>
                </c:pt>
                <c:pt idx="769">
                  <c:v>-0.94670036967155</c:v>
                </c:pt>
                <c:pt idx="770">
                  <c:v>-0.95295291688718</c:v>
                </c:pt>
                <c:pt idx="771">
                  <c:v>-0.958824295641926</c:v>
                </c:pt>
                <c:pt idx="772">
                  <c:v>-0.964312157462568</c:v>
                </c:pt>
                <c:pt idx="773">
                  <c:v>-0.969414307277549</c:v>
                </c:pt>
                <c:pt idx="774">
                  <c:v>-0.974128704294971</c:v>
                </c:pt>
                <c:pt idx="775">
                  <c:v>-0.978453462818884</c:v>
                </c:pt>
                <c:pt idx="776">
                  <c:v>-0.982386853003542</c:v>
                </c:pt>
                <c:pt idx="777">
                  <c:v>-0.985927301545316</c:v>
                </c:pt>
                <c:pt idx="778">
                  <c:v>-0.989073392311993</c:v>
                </c:pt>
                <c:pt idx="779">
                  <c:v>-0.991823866909215</c:v>
                </c:pt>
                <c:pt idx="780">
                  <c:v>-0.994177625183815</c:v>
                </c:pt>
                <c:pt idx="781">
                  <c:v>-0.996133725663867</c:v>
                </c:pt>
                <c:pt idx="782">
                  <c:v>-0.997691385935259</c:v>
                </c:pt>
                <c:pt idx="783">
                  <c:v>-0.998849982954651</c:v>
                </c:pt>
                <c:pt idx="784">
                  <c:v>-0.999609053298684</c:v>
                </c:pt>
                <c:pt idx="785">
                  <c:v>-0.99996829334934</c:v>
                </c:pt>
                <c:pt idx="786">
                  <c:v>-0.999927559415389</c:v>
                </c:pt>
                <c:pt idx="787">
                  <c:v>-0.999486867789862</c:v>
                </c:pt>
                <c:pt idx="788">
                  <c:v>-0.998646394743533</c:v>
                </c:pt>
                <c:pt idx="789">
                  <c:v>-0.997406476454414</c:v>
                </c:pt>
                <c:pt idx="790">
                  <c:v>-0.995767608873288</c:v>
                </c:pt>
                <c:pt idx="791">
                  <c:v>-0.993730447525339</c:v>
                </c:pt>
                <c:pt idx="792">
                  <c:v>-0.991295807247941</c:v>
                </c:pt>
                <c:pt idx="793">
                  <c:v>-0.988464661864746</c:v>
                </c:pt>
                <c:pt idx="794">
                  <c:v>-0.985238143796157</c:v>
                </c:pt>
                <c:pt idx="795">
                  <c:v>-0.981617543606384</c:v>
                </c:pt>
                <c:pt idx="796">
                  <c:v>-0.977604309487228</c:v>
                </c:pt>
                <c:pt idx="797">
                  <c:v>-0.973200046678827</c:v>
                </c:pt>
                <c:pt idx="798">
                  <c:v>-0.968406516827582</c:v>
                </c:pt>
                <c:pt idx="799">
                  <c:v>-0.963225637281521</c:v>
                </c:pt>
                <c:pt idx="800">
                  <c:v>-0.957659480323385</c:v>
                </c:pt>
                <c:pt idx="801">
                  <c:v>-0.951710272341742</c:v>
                </c:pt>
                <c:pt idx="802">
                  <c:v>-0.945380392940463</c:v>
                </c:pt>
                <c:pt idx="803">
                  <c:v>-0.938672373986912</c:v>
                </c:pt>
                <c:pt idx="804">
                  <c:v>-0.931588898599232</c:v>
                </c:pt>
                <c:pt idx="805">
                  <c:v>-0.92413280007313</c:v>
                </c:pt>
                <c:pt idx="806">
                  <c:v>-0.916307060748606</c:v>
                </c:pt>
                <c:pt idx="807">
                  <c:v>-0.908114810817047</c:v>
                </c:pt>
                <c:pt idx="808">
                  <c:v>-0.899559327069198</c:v>
                </c:pt>
                <c:pt idx="809">
                  <c:v>-0.890644031584486</c:v>
                </c:pt>
                <c:pt idx="810">
                  <c:v>-0.881372490362235</c:v>
                </c:pt>
                <c:pt idx="811">
                  <c:v>-0.871748411895315</c:v>
                </c:pt>
                <c:pt idx="812">
                  <c:v>-0.861775645686795</c:v>
                </c:pt>
                <c:pt idx="813">
                  <c:v>-0.851458180710187</c:v>
                </c:pt>
                <c:pt idx="814">
                  <c:v>-0.840800143813921</c:v>
                </c:pt>
                <c:pt idx="815">
                  <c:v>-0.829805798070649</c:v>
                </c:pt>
                <c:pt idx="816">
                  <c:v>-0.818479541072078</c:v>
                </c:pt>
                <c:pt idx="817">
                  <c:v>-0.806825903169994</c:v>
                </c:pt>
                <c:pt idx="818">
                  <c:v>-0.794849545664176</c:v>
                </c:pt>
                <c:pt idx="819">
                  <c:v>-0.782555258937946</c:v>
                </c:pt>
                <c:pt idx="820">
                  <c:v>-0.769947960542072</c:v>
                </c:pt>
                <c:pt idx="821">
                  <c:v>-0.757032693227814</c:v>
                </c:pt>
                <c:pt idx="822">
                  <c:v>-0.743814622929902</c:v>
                </c:pt>
                <c:pt idx="823">
                  <c:v>-0.730299036700214</c:v>
                </c:pt>
                <c:pt idx="824">
                  <c:v>-0.716491340593037</c:v>
                </c:pt>
                <c:pt idx="825">
                  <c:v>-0.702397057502713</c:v>
                </c:pt>
                <c:pt idx="826">
                  <c:v>-0.688021824954558</c:v>
                </c:pt>
                <c:pt idx="827">
                  <c:v>-0.673371392849922</c:v>
                </c:pt>
                <c:pt idx="828">
                  <c:v>-0.658451621166312</c:v>
                </c:pt>
                <c:pt idx="829">
                  <c:v>-0.643268477613474</c:v>
                </c:pt>
                <c:pt idx="830">
                  <c:v>-0.627828035246386</c:v>
                </c:pt>
                <c:pt idx="831">
                  <c:v>-0.612136470036131</c:v>
                </c:pt>
                <c:pt idx="832">
                  <c:v>-0.596200058399572</c:v>
                </c:pt>
                <c:pt idx="833">
                  <c:v>-0.580025174688882</c:v>
                </c:pt>
                <c:pt idx="834">
                  <c:v>-0.563618288641882</c:v>
                </c:pt>
                <c:pt idx="835">
                  <c:v>-0.546985962794236</c:v>
                </c:pt>
                <c:pt idx="836">
                  <c:v>-0.530134849854521</c:v>
                </c:pt>
                <c:pt idx="837">
                  <c:v>-0.513071690043234</c:v>
                </c:pt>
                <c:pt idx="838">
                  <c:v>-0.495803308396792</c:v>
                </c:pt>
                <c:pt idx="839">
                  <c:v>-0.478336612037616</c:v>
                </c:pt>
                <c:pt idx="840">
                  <c:v>-0.460678587411362</c:v>
                </c:pt>
                <c:pt idx="841">
                  <c:v>-0.442836297492443</c:v>
                </c:pt>
                <c:pt idx="842">
                  <c:v>-0.424816878958933</c:v>
                </c:pt>
                <c:pt idx="843">
                  <c:v>-0.406627539337988</c:v>
                </c:pt>
                <c:pt idx="844">
                  <c:v>-0.388275554122936</c:v>
                </c:pt>
                <c:pt idx="845">
                  <c:v>-0.369768263863173</c:v>
                </c:pt>
                <c:pt idx="846">
                  <c:v>-0.35111307122804</c:v>
                </c:pt>
                <c:pt idx="847">
                  <c:v>-0.332317438045863</c:v>
                </c:pt>
                <c:pt idx="848">
                  <c:v>-0.313388882319309</c:v>
                </c:pt>
                <c:pt idx="849">
                  <c:v>-0.29433497521829</c:v>
                </c:pt>
                <c:pt idx="850">
                  <c:v>-0.275163338051597</c:v>
                </c:pt>
                <c:pt idx="851">
                  <c:v>-0.255881639218479</c:v>
                </c:pt>
                <c:pt idx="852">
                  <c:v>-0.236497591141384</c:v>
                </c:pt>
                <c:pt idx="853">
                  <c:v>-0.217018947181091</c:v>
                </c:pt>
                <c:pt idx="854">
                  <c:v>-0.197453498535473</c:v>
                </c:pt>
                <c:pt idx="855">
                  <c:v>-0.177809071123116</c:v>
                </c:pt>
                <c:pt idx="856">
                  <c:v>-0.158093522453069</c:v>
                </c:pt>
                <c:pt idx="857">
                  <c:v>-0.138314738481926</c:v>
                </c:pt>
                <c:pt idx="858">
                  <c:v>-0.118480630459562</c:v>
                </c:pt>
                <c:pt idx="859">
                  <c:v>-0.0985991317647353</c:v>
                </c:pt>
                <c:pt idx="860">
                  <c:v>-0.0786781947318401</c:v>
                </c:pt>
                <c:pt idx="861">
                  <c:v>-0.0587257874700809</c:v>
                </c:pt>
                <c:pt idx="862">
                  <c:v>-0.0387498906763337</c:v>
                </c:pt>
                <c:pt idx="863">
                  <c:v>-0.0187584944429707</c:v>
                </c:pt>
                <c:pt idx="864">
                  <c:v>0.00124040493805602</c:v>
                </c:pt>
                <c:pt idx="865">
                  <c:v>0.021238808173646</c:v>
                </c:pt>
                <c:pt idx="866">
                  <c:v>0.0412287161691469</c:v>
                </c:pt>
                <c:pt idx="867">
                  <c:v>0.061202133227889</c:v>
                </c:pt>
                <c:pt idx="868">
                  <c:v>0.0811510702493575</c:v>
                </c:pt>
                <c:pt idx="869">
                  <c:v>0.101067547924726</c:v>
                </c:pt>
                <c:pt idx="870">
                  <c:v>0.120943599928474</c:v>
                </c:pt>
                <c:pt idx="871">
                  <c:v>0.140771276104814</c:v>
                </c:pt>
                <c:pt idx="872">
                  <c:v>0.160542645647634</c:v>
                </c:pt>
                <c:pt idx="873">
                  <c:v>0.180249800272735</c:v>
                </c:pt>
                <c:pt idx="874">
                  <c:v>0.199884857381025</c:v>
                </c:pt>
                <c:pt idx="875">
                  <c:v>0.219439963211459</c:v>
                </c:pt>
                <c:pt idx="876">
                  <c:v>0.238907295982436</c:v>
                </c:pt>
                <c:pt idx="877">
                  <c:v>0.258279069020408</c:v>
                </c:pt>
                <c:pt idx="878">
                  <c:v>0.277547533874446</c:v>
                </c:pt>
                <c:pt idx="879">
                  <c:v>0.296704983415519</c:v>
                </c:pt>
                <c:pt idx="880">
                  <c:v>0.315743754919243</c:v>
                </c:pt>
                <c:pt idx="881">
                  <c:v>0.334656233130857</c:v>
                </c:pt>
                <c:pt idx="882">
                  <c:v>0.353434853311242</c:v>
                </c:pt>
                <c:pt idx="883">
                  <c:v>0.372072104262704</c:v>
                </c:pt>
                <c:pt idx="884">
                  <c:v>0.390560531333356</c:v>
                </c:pt>
                <c:pt idx="885">
                  <c:v>0.40889273939888</c:v>
                </c:pt>
                <c:pt idx="886">
                  <c:v>0.427061395820474</c:v>
                </c:pt>
                <c:pt idx="887">
                  <c:v>0.445059233377816</c:v>
                </c:pt>
                <c:pt idx="888">
                  <c:v>0.462879053175855</c:v>
                </c:pt>
                <c:pt idx="889">
                  <c:v>0.480513727524258</c:v>
                </c:pt>
                <c:pt idx="890">
                  <c:v>0.497956202788415</c:v>
                </c:pt>
                <c:pt idx="891">
                  <c:v>0.515199502210785</c:v>
                </c:pt>
                <c:pt idx="892">
                  <c:v>0.532236728701506</c:v>
                </c:pt>
                <c:pt idx="893">
                  <c:v>0.549061067597141</c:v>
                </c:pt>
                <c:pt idx="894">
                  <c:v>0.565665789386454</c:v>
                </c:pt>
                <c:pt idx="895">
                  <c:v>0.582044252402122</c:v>
                </c:pt>
                <c:pt idx="896">
                  <c:v>0.598189905477319</c:v>
                </c:pt>
                <c:pt idx="897">
                  <c:v>0.614096290566081</c:v>
                </c:pt>
                <c:pt idx="898">
                  <c:v>0.629757045326459</c:v>
                </c:pt>
                <c:pt idx="899">
                  <c:v>0.645165905665354</c:v>
                </c:pt>
                <c:pt idx="900">
                  <c:v>0.66031670824408</c:v>
                </c:pt>
                <c:pt idx="901">
                  <c:v>0.675203392943614</c:v>
                </c:pt>
                <c:pt idx="902">
                  <c:v>0.689820005288563</c:v>
                </c:pt>
                <c:pt idx="903">
                  <c:v>0.704160698828874</c:v>
                </c:pt>
                <c:pt idx="904">
                  <c:v>0.718219737478337</c:v>
                </c:pt>
                <c:pt idx="905">
                  <c:v>0.731991497808947</c:v>
                </c:pt>
                <c:pt idx="906">
                  <c:v>0.745470471300187</c:v>
                </c:pt>
                <c:pt idx="907">
                  <c:v>0.758651266542381</c:v>
                </c:pt>
                <c:pt idx="908">
                  <c:v>0.771528611393173</c:v>
                </c:pt>
                <c:pt idx="909">
                  <c:v>0.784097355086319</c:v>
                </c:pt>
                <c:pt idx="910">
                  <c:v>0.796352470291923</c:v>
                </c:pt>
                <c:pt idx="911">
                  <c:v>0.808289055127301</c:v>
                </c:pt>
                <c:pt idx="912">
                  <c:v>0.819902335117672</c:v>
                </c:pt>
                <c:pt idx="913">
                  <c:v>0.831187665105884</c:v>
                </c:pt>
                <c:pt idx="914">
                  <c:v>0.842140531110405</c:v>
                </c:pt>
                <c:pt idx="915">
                  <c:v>0.852756552130873</c:v>
                </c:pt>
                <c:pt idx="916">
                  <c:v>0.863031481900425</c:v>
                </c:pt>
                <c:pt idx="917">
                  <c:v>0.872961210584149</c:v>
                </c:pt>
                <c:pt idx="918">
                  <c:v>0.882541766422967</c:v>
                </c:pt>
                <c:pt idx="919">
                  <c:v>0.891769317322283</c:v>
                </c:pt>
                <c:pt idx="920">
                  <c:v>0.900640172384768</c:v>
                </c:pt>
                <c:pt idx="921">
                  <c:v>0.909150783386677</c:v>
                </c:pt>
                <c:pt idx="922">
                  <c:v>0.917297746197079</c:v>
                </c:pt>
                <c:pt idx="923">
                  <c:v>0.925077802139475</c:v>
                </c:pt>
                <c:pt idx="924">
                  <c:v>0.932487839295222</c:v>
                </c:pt>
                <c:pt idx="925">
                  <c:v>0.939524893748256</c:v>
                </c:pt>
                <c:pt idx="926">
                  <c:v>0.946186150770622</c:v>
                </c:pt>
                <c:pt idx="927">
                  <c:v>0.952468945948328</c:v>
                </c:pt>
                <c:pt idx="928">
                  <c:v>0.95837076624707</c:v>
                </c:pt>
                <c:pt idx="929">
                  <c:v>0.96388925101742</c:v>
                </c:pt>
                <c:pt idx="930">
                  <c:v>0.96902219293905</c:v>
                </c:pt>
                <c:pt idx="931">
                  <c:v>0.973767538903626</c:v>
                </c:pt>
                <c:pt idx="932">
                  <c:v>0.978123390836036</c:v>
                </c:pt>
                <c:pt idx="933">
                  <c:v>0.982088006453582</c:v>
                </c:pt>
                <c:pt idx="934">
                  <c:v>0.985659799962879</c:v>
                </c:pt>
                <c:pt idx="935">
                  <c:v>0.988837342694146</c:v>
                </c:pt>
                <c:pt idx="936">
                  <c:v>0.991619363672658</c:v>
                </c:pt>
                <c:pt idx="937">
                  <c:v>0.994004750127115</c:v>
                </c:pt>
                <c:pt idx="938">
                  <c:v>0.995992547934743</c:v>
                </c:pt>
                <c:pt idx="939">
                  <c:v>0.997581962002919</c:v>
                </c:pt>
                <c:pt idx="940">
                  <c:v>0.99877235658721</c:v>
                </c:pt>
                <c:pt idx="941">
                  <c:v>0.999563255545653</c:v>
                </c:pt>
                <c:pt idx="942">
                  <c:v>0.999954342529211</c:v>
                </c:pt>
                <c:pt idx="943">
                  <c:v>0.999945461108303</c:v>
                </c:pt>
                <c:pt idx="944">
                  <c:v>0.999536614835381</c:v>
                </c:pt>
                <c:pt idx="945">
                  <c:v>0.998727967243502</c:v>
                </c:pt>
                <c:pt idx="946">
                  <c:v>0.99751984178092</c:v>
                </c:pt>
                <c:pt idx="947">
                  <c:v>0.995912721681713</c:v>
                </c:pt>
                <c:pt idx="948">
                  <c:v>0.993907249772493</c:v>
                </c:pt>
                <c:pt idx="949">
                  <c:v>0.991504228215284</c:v>
                </c:pt>
                <c:pt idx="950">
                  <c:v>0.988704618186669</c:v>
                </c:pt>
                <c:pt idx="951">
                  <c:v>0.985509539493332</c:v>
                </c:pt>
                <c:pt idx="952">
                  <c:v>0.981920270124149</c:v>
                </c:pt>
                <c:pt idx="953">
                  <c:v>0.977938245739013</c:v>
                </c:pt>
                <c:pt idx="954">
                  <c:v>0.973565059094584</c:v>
                </c:pt>
                <c:pt idx="955">
                  <c:v>0.96880245940721</c:v>
                </c:pt>
                <c:pt idx="956">
                  <c:v>0.963652351653268</c:v>
                </c:pt>
                <c:pt idx="957">
                  <c:v>0.958116795807192</c:v>
                </c:pt>
                <c:pt idx="958">
                  <c:v>0.952198006017513</c:v>
                </c:pt>
                <c:pt idx="959">
                  <c:v>0.945898349721231</c:v>
                </c:pt>
                <c:pt idx="960">
                  <c:v>0.939220346696871</c:v>
                </c:pt>
                <c:pt idx="961">
                  <c:v>0.932166668056603</c:v>
                </c:pt>
                <c:pt idx="962">
                  <c:v>0.924740135177835</c:v>
                </c:pt>
                <c:pt idx="963">
                  <c:v>0.916943718574699</c:v>
                </c:pt>
                <c:pt idx="964">
                  <c:v>0.908780536709888</c:v>
                </c:pt>
                <c:pt idx="965">
                  <c:v>0.900253854747304</c:v>
                </c:pt>
                <c:pt idx="966">
                  <c:v>0.891367083246047</c:v>
                </c:pt>
                <c:pt idx="967">
                  <c:v>0.882123776796227</c:v>
                </c:pt>
                <c:pt idx="968">
                  <c:v>0.872527632597183</c:v>
                </c:pt>
                <c:pt idx="969">
                  <c:v>0.862582488978646</c:v>
                </c:pt>
                <c:pt idx="970">
                  <c:v>0.852292323865464</c:v>
                </c:pt>
                <c:pt idx="971">
                  <c:v>0.841661253186481</c:v>
                </c:pt>
                <c:pt idx="972">
                  <c:v>0.830693529228225</c:v>
                </c:pt>
                <c:pt idx="973">
                  <c:v>0.819393538934043</c:v>
                </c:pt>
                <c:pt idx="974">
                  <c:v>0.80776580214939</c:v>
                </c:pt>
                <c:pt idx="975">
                  <c:v>0.795814969813944</c:v>
                </c:pt>
                <c:pt idx="976">
                  <c:v>0.783545822101297</c:v>
                </c:pt>
                <c:pt idx="977">
                  <c:v>0.770963266506948</c:v>
                </c:pt>
                <c:pt idx="978">
                  <c:v>0.75807233588537</c:v>
                </c:pt>
                <c:pt idx="979">
                  <c:v>0.744878186436933</c:v>
                </c:pt>
                <c:pt idx="980">
                  <c:v>0.731386095645497</c:v>
                </c:pt>
                <c:pt idx="981">
                  <c:v>0.717601460167489</c:v>
                </c:pt>
                <c:pt idx="982">
                  <c:v>0.703529793673306</c:v>
                </c:pt>
                <c:pt idx="983">
                  <c:v>0.689176724641925</c:v>
                </c:pt>
                <c:pt idx="984">
                  <c:v>0.674547994109589</c:v>
                </c:pt>
                <c:pt idx="985">
                  <c:v>0.659649453373462</c:v>
                </c:pt>
                <c:pt idx="986">
                  <c:v>0.644487061651194</c:v>
                </c:pt>
                <c:pt idx="987">
                  <c:v>0.629066883697312</c:v>
                </c:pt>
                <c:pt idx="988">
                  <c:v>0.613395087377396</c:v>
                </c:pt>
                <c:pt idx="989">
                  <c:v>0.597477941201023</c:v>
                </c:pt>
                <c:pt idx="990">
                  <c:v>0.581321811814436</c:v>
                </c:pt>
                <c:pt idx="991">
                  <c:v>0.564933161453977</c:v>
                </c:pt>
                <c:pt idx="992">
                  <c:v>0.548318545361279</c:v>
                </c:pt>
                <c:pt idx="993">
                  <c:v>0.531484609161252</c:v>
                </c:pt>
                <c:pt idx="994">
                  <c:v>0.514438086203928</c:v>
                </c:pt>
                <c:pt idx="995">
                  <c:v>0.497185794871205</c:v>
                </c:pt>
                <c:pt idx="996">
                  <c:v>0.479734635849587</c:v>
                </c:pt>
                <c:pt idx="997">
                  <c:v>0.462091589370008</c:v>
                </c:pt>
                <c:pt idx="998">
                  <c:v>0.44426371241582</c:v>
                </c:pt>
                <c:pt idx="999">
                  <c:v>0.426258135900103</c:v>
                </c:pt>
                <c:pt idx="1000">
                  <c:v>0.408082061813392</c:v>
                </c:pt>
              </c:numCache>
            </c:numRef>
          </c:xVal>
          <c:yVal>
            <c:numRef>
              <c:f>'Input &amp; main display'!$C$3:$C$1003</c:f>
              <c:numCache>
                <c:formatCode>0.000</c:formatCode>
                <c:ptCount val="1001"/>
                <c:pt idx="0">
                  <c:v>0.707106781186548</c:v>
                </c:pt>
                <c:pt idx="1">
                  <c:v>0.685578585400884</c:v>
                </c:pt>
                <c:pt idx="2">
                  <c:v>0.663433415163527</c:v>
                </c:pt>
                <c:pt idx="3">
                  <c:v>0.640691199632934</c:v>
                </c:pt>
                <c:pt idx="4">
                  <c:v>0.61737240526803</c:v>
                </c:pt>
                <c:pt idx="5">
                  <c:v>0.593498017409772</c:v>
                </c:pt>
                <c:pt idx="6">
                  <c:v>0.56908952139576</c:v>
                </c:pt>
                <c:pt idx="7">
                  <c:v>0.544168883224882</c:v>
                </c:pt>
                <c:pt idx="8">
                  <c:v>0.518758529789399</c:v>
                </c:pt>
                <c:pt idx="9">
                  <c:v>0.492881328692256</c:v>
                </c:pt>
                <c:pt idx="10">
                  <c:v>0.466560567667781</c:v>
                </c:pt>
                <c:pt idx="11">
                  <c:v>0.439819933624299</c:v>
                </c:pt>
                <c:pt idx="12">
                  <c:v>0.412683491327511</c:v>
                </c:pt>
                <c:pt idx="13">
                  <c:v>0.385175661743827</c:v>
                </c:pt>
                <c:pt idx="14">
                  <c:v>0.357321200063151</c:v>
                </c:pt>
                <c:pt idx="15">
                  <c:v>0.329145173420876</c:v>
                </c:pt>
                <c:pt idx="16">
                  <c:v>0.300672938339154</c:v>
                </c:pt>
                <c:pt idx="17">
                  <c:v>0.271930117907742</c:v>
                </c:pt>
                <c:pt idx="18">
                  <c:v>0.242942578724945</c:v>
                </c:pt>
                <c:pt idx="19">
                  <c:v>0.213736407619428</c:v>
                </c:pt>
                <c:pt idx="20">
                  <c:v>0.184337888173828</c:v>
                </c:pt>
                <c:pt idx="21">
                  <c:v>0.154773477071306</c:v>
                </c:pt>
                <c:pt idx="22">
                  <c:v>0.125069780286316</c:v>
                </c:pt>
                <c:pt idx="23">
                  <c:v>0.0952535291410253</c:v>
                </c:pt>
                <c:pt idx="24">
                  <c:v>0.0653515562489278</c:v>
                </c:pt>
                <c:pt idx="25">
                  <c:v>0.035390771367304</c:v>
                </c:pt>
                <c:pt idx="26">
                  <c:v>0.00539813718025507</c:v>
                </c:pt>
                <c:pt idx="27">
                  <c:v>-0.0245993549658928</c:v>
                </c:pt>
                <c:pt idx="28">
                  <c:v>-0.054574709352978</c:v>
                </c:pt>
                <c:pt idx="29">
                  <c:v>-0.0845009501853276</c:v>
                </c:pt>
                <c:pt idx="30">
                  <c:v>-0.114351145866154</c:v>
                </c:pt>
                <c:pt idx="31">
                  <c:v>-0.144098433234171</c:v>
                </c:pt>
                <c:pt idx="32">
                  <c:v>-0.17371604173863</c:v>
                </c:pt>
                <c:pt idx="33">
                  <c:v>-0.203177317531006</c:v>
                </c:pt>
                <c:pt idx="34">
                  <c:v>-0.232455747451661</c:v>
                </c:pt>
                <c:pt idx="35">
                  <c:v>-0.261524982889901</c:v>
                </c:pt>
                <c:pt idx="36">
                  <c:v>-0.290358863495948</c:v>
                </c:pt>
                <c:pt idx="37">
                  <c:v>-0.318931440723483</c:v>
                </c:pt>
                <c:pt idx="38">
                  <c:v>-0.347217001181594</c:v>
                </c:pt>
                <c:pt idx="39">
                  <c:v>-0.375190089775086</c:v>
                </c:pt>
                <c:pt idx="40">
                  <c:v>-0.402825532612351</c:v>
                </c:pt>
                <c:pt idx="41">
                  <c:v>-0.430098459660173</c:v>
                </c:pt>
                <c:pt idx="42">
                  <c:v>-0.456984327125076</c:v>
                </c:pt>
                <c:pt idx="43">
                  <c:v>-0.483458939541084</c:v>
                </c:pt>
                <c:pt idx="44">
                  <c:v>-0.509498471544004</c:v>
                </c:pt>
                <c:pt idx="45">
                  <c:v>-0.535079489312649</c:v>
                </c:pt>
                <c:pt idx="46">
                  <c:v>-0.560178971657694</c:v>
                </c:pt>
                <c:pt idx="47">
                  <c:v>-0.584774330739195</c:v>
                </c:pt>
                <c:pt idx="48">
                  <c:v>-0.608843432394113</c:v>
                </c:pt>
                <c:pt idx="49">
                  <c:v>-0.632364616055575</c:v>
                </c:pt>
                <c:pt idx="50">
                  <c:v>-0.655316714245918</c:v>
                </c:pt>
                <c:pt idx="51">
                  <c:v>-0.677679071625991</c:v>
                </c:pt>
                <c:pt idx="52">
                  <c:v>-0.699431563583566</c:v>
                </c:pt>
                <c:pt idx="53">
                  <c:v>-0.72055461434413</c:v>
                </c:pt>
                <c:pt idx="54">
                  <c:v>-0.741029214587761</c:v>
                </c:pt>
                <c:pt idx="55">
                  <c:v>-0.760836938556235</c:v>
                </c:pt>
                <c:pt idx="56">
                  <c:v>-0.779959960634961</c:v>
                </c:pt>
                <c:pt idx="57">
                  <c:v>-0.798381071394833</c:v>
                </c:pt>
                <c:pt idx="58">
                  <c:v>-0.816083693079556</c:v>
                </c:pt>
                <c:pt idx="59">
                  <c:v>-0.833051894524504</c:v>
                </c:pt>
                <c:pt idx="60">
                  <c:v>-0.849270405493695</c:v>
                </c:pt>
                <c:pt idx="61">
                  <c:v>-0.864724630421976</c:v>
                </c:pt>
                <c:pt idx="62">
                  <c:v>-0.879400661550037</c:v>
                </c:pt>
                <c:pt idx="63">
                  <c:v>-0.893285291440468</c:v>
                </c:pt>
                <c:pt idx="64">
                  <c:v>-0.906366024863551</c:v>
                </c:pt>
                <c:pt idx="65">
                  <c:v>-0.918631090042127</c:v>
                </c:pt>
                <c:pt idx="66">
                  <c:v>-0.930069449245404</c:v>
                </c:pt>
                <c:pt idx="67">
                  <c:v>-0.940670808722165</c:v>
                </c:pt>
                <c:pt idx="68">
                  <c:v>-0.950425627964451</c:v>
                </c:pt>
                <c:pt idx="69">
                  <c:v>-0.959325128293373</c:v>
                </c:pt>
                <c:pt idx="70">
                  <c:v>-0.967361300759336</c:v>
                </c:pt>
                <c:pt idx="71">
                  <c:v>-0.974526913349544</c:v>
                </c:pt>
                <c:pt idx="72">
                  <c:v>-0.98081551749633</c:v>
                </c:pt>
                <c:pt idx="73">
                  <c:v>-0.986221453880431</c:v>
                </c:pt>
                <c:pt idx="74">
                  <c:v>-0.990739857523991</c:v>
                </c:pt>
                <c:pt idx="75">
                  <c:v>-0.994366662168714</c:v>
                </c:pt>
                <c:pt idx="76">
                  <c:v>-0.99709860393522</c:v>
                </c:pt>
                <c:pt idx="77">
                  <c:v>-0.998933224260322</c:v>
                </c:pt>
                <c:pt idx="78">
                  <c:v>-0.999868872109559</c:v>
                </c:pt>
                <c:pt idx="79">
                  <c:v>-0.999904705463022</c:v>
                </c:pt>
                <c:pt idx="80">
                  <c:v>-0.999040692073111</c:v>
                </c:pt>
                <c:pt idx="81">
                  <c:v>-0.997277609493558</c:v>
                </c:pt>
                <c:pt idx="82">
                  <c:v>-0.994617044379679</c:v>
                </c:pt>
                <c:pt idx="83">
                  <c:v>-0.991061391060496</c:v>
                </c:pt>
                <c:pt idx="84">
                  <c:v>-0.986613849383995</c:v>
                </c:pt>
                <c:pt idx="85">
                  <c:v>-0.981278421837486</c:v>
                </c:pt>
                <c:pt idx="86">
                  <c:v>-0.975059909945629</c:v>
                </c:pt>
                <c:pt idx="87">
                  <c:v>-0.96796390994939</c:v>
                </c:pt>
                <c:pt idx="88">
                  <c:v>-0.959996807769801</c:v>
                </c:pt>
                <c:pt idx="89">
                  <c:v>-0.95116577326106</c:v>
                </c:pt>
                <c:pt idx="90">
                  <c:v>-0.941478753758147</c:v>
                </c:pt>
                <c:pt idx="91">
                  <c:v>-0.930944466924761</c:v>
                </c:pt>
                <c:pt idx="92">
                  <c:v>-0.91957239290801</c:v>
                </c:pt>
                <c:pt idx="93">
                  <c:v>-0.907372765806916</c:v>
                </c:pt>
                <c:pt idx="94">
                  <c:v>-0.894356564462419</c:v>
                </c:pt>
                <c:pt idx="95">
                  <c:v>-0.880535502577164</c:v>
                </c:pt>
                <c:pt idx="96">
                  <c:v>-0.865922018173953</c:v>
                </c:pt>
                <c:pt idx="97">
                  <c:v>-0.850529262402367</c:v>
                </c:pt>
                <c:pt idx="98">
                  <c:v>-0.834371087703623</c:v>
                </c:pt>
                <c:pt idx="99">
                  <c:v>-0.817462035344304</c:v>
                </c:pt>
                <c:pt idx="100">
                  <c:v>-0.799817322330207</c:v>
                </c:pt>
                <c:pt idx="101">
                  <c:v>-0.781452827712063</c:v>
                </c:pt>
                <c:pt idx="102">
                  <c:v>-0.762385078295462</c:v>
                </c:pt>
                <c:pt idx="103">
                  <c:v>-0.742631233767843</c:v>
                </c:pt>
                <c:pt idx="104">
                  <c:v>-0.722209071255938</c:v>
                </c:pt>
                <c:pt idx="105">
                  <c:v>-0.701136969327552</c:v>
                </c:pt>
                <c:pt idx="106">
                  <c:v>-0.679433891452097</c:v>
                </c:pt>
                <c:pt idx="107">
                  <c:v>-0.657119368934748</c:v>
                </c:pt>
                <c:pt idx="108">
                  <c:v>-0.634213483339583</c:v>
                </c:pt>
                <c:pt idx="109">
                  <c:v>-0.610736848417539</c:v>
                </c:pt>
                <c:pt idx="110">
                  <c:v>-0.58671059155542</c:v>
                </c:pt>
                <c:pt idx="111">
                  <c:v>-0.562156334762678</c:v>
                </c:pt>
                <c:pt idx="112">
                  <c:v>-0.537096175213063</c:v>
                </c:pt>
                <c:pt idx="113">
                  <c:v>-0.511552665358662</c:v>
                </c:pt>
                <c:pt idx="114">
                  <c:v>-0.485548792634205</c:v>
                </c:pt>
                <c:pt idx="115">
                  <c:v>-0.459107958769939</c:v>
                </c:pt>
                <c:pt idx="116">
                  <c:v>-0.432253958731638</c:v>
                </c:pt>
                <c:pt idx="117">
                  <c:v>-0.405010959306744</c:v>
                </c:pt>
                <c:pt idx="118">
                  <c:v>-0.377403477355894</c:v>
                </c:pt>
                <c:pt idx="119">
                  <c:v>-0.349456357749395</c:v>
                </c:pt>
                <c:pt idx="120">
                  <c:v>-0.321194751008518</c:v>
                </c:pt>
                <c:pt idx="121">
                  <c:v>-0.292644090671728</c:v>
                </c:pt>
                <c:pt idx="122">
                  <c:v>-0.263830070406217</c:v>
                </c:pt>
                <c:pt idx="123">
                  <c:v>-0.234778620885335</c:v>
                </c:pt>
                <c:pt idx="124">
                  <c:v>-0.20551588645274</c:v>
                </c:pt>
                <c:pt idx="125">
                  <c:v>-0.176068201594242</c:v>
                </c:pt>
                <c:pt idx="126">
                  <c:v>-0.146462067238556</c:v>
                </c:pt>
                <c:pt idx="127">
                  <c:v>-0.11672412690825</c:v>
                </c:pt>
                <c:pt idx="128">
                  <c:v>-0.0868811427423673</c:v>
                </c:pt>
                <c:pt idx="129">
                  <c:v>-0.0569599714123178</c:v>
                </c:pt>
                <c:pt idx="130">
                  <c:v>-0.02698753995268</c:v>
                </c:pt>
                <c:pt idx="131">
                  <c:v>0.0030091784713109</c:v>
                </c:pt>
                <c:pt idx="132">
                  <c:v>0.0330031888377902</c:v>
                </c:pt>
                <c:pt idx="133">
                  <c:v>0.0629674985619648</c:v>
                </c:pt>
                <c:pt idx="134">
                  <c:v>0.0928751417876123</c:v>
                </c:pt>
                <c:pt idx="135">
                  <c:v>0.122699203654535</c:v>
                </c:pt>
                <c:pt idx="136">
                  <c:v>0.152412844520115</c:v>
                </c:pt>
                <c:pt idx="137">
                  <c:v>0.181989324113187</c:v>
                </c:pt>
                <c:pt idx="138">
                  <c:v>0.211402025598467</c:v>
                </c:pt>
                <c:pt idx="139">
                  <c:v>0.240624479529917</c:v>
                </c:pt>
                <c:pt idx="140">
                  <c:v>0.269630387671455</c:v>
                </c:pt>
                <c:pt idx="141">
                  <c:v>0.298393646663595</c:v>
                </c:pt>
                <c:pt idx="142">
                  <c:v>0.326888371514704</c:v>
                </c:pt>
                <c:pt idx="143">
                  <c:v>0.355088918895754</c:v>
                </c:pt>
                <c:pt idx="144">
                  <c:v>0.38296991021758</c:v>
                </c:pt>
                <c:pt idx="145">
                  <c:v>0.410506254469902</c:v>
                </c:pt>
                <c:pt idx="146">
                  <c:v>0.437673170801544</c:v>
                </c:pt>
                <c:pt idx="147">
                  <c:v>0.464446210821517</c:v>
                </c:pt>
                <c:pt idx="148">
                  <c:v>0.490801280600929</c:v>
                </c:pt>
                <c:pt idx="149">
                  <c:v>0.516714662355893</c:v>
                </c:pt>
                <c:pt idx="150">
                  <c:v>0.54216303579193</c:v>
                </c:pt>
                <c:pt idx="151">
                  <c:v>0.567123499090662</c:v>
                </c:pt>
                <c:pt idx="152">
                  <c:v>0.591573589519899</c:v>
                </c:pt>
                <c:pt idx="153">
                  <c:v>0.615491303648588</c:v>
                </c:pt>
                <c:pt idx="154">
                  <c:v>0.63885511714841</c:v>
                </c:pt>
                <c:pt idx="155">
                  <c:v>0.661644004164225</c:v>
                </c:pt>
                <c:pt idx="156">
                  <c:v>0.683837456235922</c:v>
                </c:pt>
                <c:pt idx="157">
                  <c:v>0.705415500754651</c:v>
                </c:pt>
                <c:pt idx="158">
                  <c:v>0.726358718936819</c:v>
                </c:pt>
                <c:pt idx="159">
                  <c:v>0.746648263299687</c:v>
                </c:pt>
                <c:pt idx="160">
                  <c:v>0.76626587462283</c:v>
                </c:pt>
                <c:pt idx="161">
                  <c:v>0.785193898380207</c:v>
                </c:pt>
                <c:pt idx="162">
                  <c:v>0.803415300628041</c:v>
                </c:pt>
                <c:pt idx="163">
                  <c:v>0.820913683334215</c:v>
                </c:pt>
                <c:pt idx="164">
                  <c:v>0.8376732991354</c:v>
                </c:pt>
                <c:pt idx="165">
                  <c:v>0.853679065508614</c:v>
                </c:pt>
                <c:pt idx="166">
                  <c:v>0.868916578344478</c:v>
                </c:pt>
                <c:pt idx="167">
                  <c:v>0.883372124909943</c:v>
                </c:pt>
                <c:pt idx="168">
                  <c:v>0.897032696188818</c:v>
                </c:pt>
                <c:pt idx="169">
                  <c:v>0.909885998589014</c:v>
                </c:pt>
                <c:pt idx="170">
                  <c:v>0.921920465005941</c:v>
                </c:pt>
                <c:pt idx="171">
                  <c:v>0.933125265232128</c:v>
                </c:pt>
                <c:pt idx="172">
                  <c:v>0.943490315703673</c:v>
                </c:pt>
                <c:pt idx="173">
                  <c:v>0.953006288574769</c:v>
                </c:pt>
                <c:pt idx="174">
                  <c:v>0.961664620112143</c:v>
                </c:pt>
                <c:pt idx="175">
                  <c:v>0.96945751840183</c:v>
                </c:pt>
                <c:pt idx="176">
                  <c:v>0.976377970361375</c:v>
                </c:pt>
                <c:pt idx="177">
                  <c:v>0.982419748051131</c:v>
                </c:pt>
                <c:pt idx="178">
                  <c:v>0.987577414278984</c:v>
                </c:pt>
                <c:pt idx="179">
                  <c:v>0.991846327493462</c:v>
                </c:pt>
                <c:pt idx="180">
                  <c:v>0.995222645960815</c:v>
                </c:pt>
                <c:pt idx="181">
                  <c:v>0.997703331222316</c:v>
                </c:pt>
                <c:pt idx="182">
                  <c:v>0.999286150828672</c:v>
                </c:pt>
                <c:pt idx="183">
                  <c:v>0.999969680349073</c:v>
                </c:pt>
                <c:pt idx="184">
                  <c:v>0.999753304653089</c:v>
                </c:pt>
                <c:pt idx="185">
                  <c:v>0.99863721846424</c:v>
                </c:pt>
                <c:pt idx="186">
                  <c:v>0.996622426184764</c:v>
                </c:pt>
                <c:pt idx="187">
                  <c:v>0.993710740991717</c:v>
                </c:pt>
                <c:pt idx="188">
                  <c:v>0.98990478320524</c:v>
                </c:pt>
                <c:pt idx="189">
                  <c:v>0.985207977930447</c:v>
                </c:pt>
                <c:pt idx="190">
                  <c:v>0.979624551975061</c:v>
                </c:pt>
                <c:pt idx="191">
                  <c:v>0.97315953004557</c:v>
                </c:pt>
                <c:pt idx="192">
                  <c:v>0.965818730225335</c:v>
                </c:pt>
                <c:pt idx="193">
                  <c:v>0.957608758738707</c:v>
                </c:pt>
                <c:pt idx="194">
                  <c:v>0.948537004005865</c:v>
                </c:pt>
                <c:pt idx="195">
                  <c:v>0.938611629993746</c:v>
                </c:pt>
                <c:pt idx="196">
                  <c:v>0.927841568869016</c:v>
                </c:pt>
                <c:pt idx="197">
                  <c:v>0.916236512959732</c:v>
                </c:pt>
                <c:pt idx="198">
                  <c:v>0.903806906032893</c:v>
                </c:pt>
                <c:pt idx="199">
                  <c:v>0.89056393389576</c:v>
                </c:pt>
                <c:pt idx="200">
                  <c:v>0.876519514329383</c:v>
                </c:pt>
                <c:pt idx="201">
                  <c:v>0.861686286363402</c:v>
                </c:pt>
                <c:pt idx="202">
                  <c:v>0.846077598901773</c:v>
                </c:pt>
                <c:pt idx="203">
                  <c:v>0.829707498709658</c:v>
                </c:pt>
                <c:pt idx="204">
                  <c:v>0.81259071777228</c:v>
                </c:pt>
                <c:pt idx="205">
                  <c:v>0.794742660037135</c:v>
                </c:pt>
                <c:pt idx="206">
                  <c:v>0.776179387551477</c:v>
                </c:pt>
                <c:pt idx="207">
                  <c:v>0.756917606007559</c:v>
                </c:pt>
                <c:pt idx="208">
                  <c:v>0.736974649708639</c:v>
                </c:pt>
                <c:pt idx="209">
                  <c:v>0.71636846596928</c:v>
                </c:pt>
                <c:pt idx="210">
                  <c:v>0.695117598963967</c:v>
                </c:pt>
                <c:pt idx="211">
                  <c:v>0.673241173038619</c:v>
                </c:pt>
                <c:pt idx="212">
                  <c:v>0.650758875499951</c:v>
                </c:pt>
                <c:pt idx="213">
                  <c:v>0.62769093889824</c:v>
                </c:pt>
                <c:pt idx="214">
                  <c:v>0.604058122819387</c:v>
                </c:pt>
                <c:pt idx="215">
                  <c:v>0.579881695202698</c:v>
                </c:pt>
                <c:pt idx="216">
                  <c:v>0.555183413201165</c:v>
                </c:pt>
                <c:pt idx="217">
                  <c:v>0.529985503601508</c:v>
                </c:pt>
                <c:pt idx="218">
                  <c:v>0.504310642821557</c:v>
                </c:pt>
                <c:pt idx="219">
                  <c:v>0.478181936503015</c:v>
                </c:pt>
                <c:pt idx="220">
                  <c:v>0.451622898717932</c:v>
                </c:pt>
                <c:pt idx="221">
                  <c:v>0.424657430807635</c:v>
                </c:pt>
                <c:pt idx="222">
                  <c:v>0.397309799873127</c:v>
                </c:pt>
                <c:pt idx="223">
                  <c:v>0.369604616936341</c:v>
                </c:pt>
                <c:pt idx="224">
                  <c:v>0.341566814791874</c:v>
                </c:pt>
                <c:pt idx="225">
                  <c:v>0.313221625569164</c:v>
                </c:pt>
                <c:pt idx="226">
                  <c:v>0.284594558025267</c:v>
                </c:pt>
                <c:pt idx="227">
                  <c:v>0.255711374588702</c:v>
                </c:pt>
                <c:pt idx="228">
                  <c:v>0.22659806817501</c:v>
                </c:pt>
                <c:pt idx="229">
                  <c:v>0.197280838794869</c:v>
                </c:pt>
                <c:pt idx="230">
                  <c:v>0.167786069975871</c:v>
                </c:pt>
                <c:pt idx="231">
                  <c:v>0.138140305019114</c:v>
                </c:pt>
                <c:pt idx="232">
                  <c:v>0.108370223112031</c:v>
                </c:pt>
                <c:pt idx="233">
                  <c:v>0.0785026153189167</c:v>
                </c:pt>
                <c:pt idx="234">
                  <c:v>0.0485643604707845</c:v>
                </c:pt>
                <c:pt idx="235">
                  <c:v>0.0185824009762227</c:v>
                </c:pt>
                <c:pt idx="236">
                  <c:v>-0.0114162814249414</c:v>
                </c:pt>
                <c:pt idx="237">
                  <c:v>-0.0414046899433999</c:v>
                </c:pt>
                <c:pt idx="238">
                  <c:v>-0.0713558370356411</c:v>
                </c:pt>
                <c:pt idx="239">
                  <c:v>-0.101242768690926</c:v>
                </c:pt>
                <c:pt idx="240">
                  <c:v>-0.131038588688069</c:v>
                </c:pt>
                <c:pt idx="241">
                  <c:v>-0.160716482800236</c:v>
                </c:pt>
                <c:pt idx="242">
                  <c:v>-0.190249742925915</c:v>
                </c:pt>
                <c:pt idx="243">
                  <c:v>-0.219611791124436</c:v>
                </c:pt>
                <c:pt idx="244">
                  <c:v>-0.248776203534297</c:v>
                </c:pt>
                <c:pt idx="245">
                  <c:v>-0.277716734152865</c:v>
                </c:pt>
                <c:pt idx="246">
                  <c:v>-0.306407338456013</c:v>
                </c:pt>
                <c:pt idx="247">
                  <c:v>-0.334822196836427</c:v>
                </c:pt>
                <c:pt idx="248">
                  <c:v>-0.362935737839505</c:v>
                </c:pt>
                <c:pt idx="249">
                  <c:v>-0.390722661175958</c:v>
                </c:pt>
                <c:pt idx="250">
                  <c:v>-0.418157960490342</c:v>
                </c:pt>
                <c:pt idx="251">
                  <c:v>-0.445216945865096</c:v>
                </c:pt>
                <c:pt idx="252">
                  <c:v>-0.471875266039817</c:v>
                </c:pt>
                <c:pt idx="253">
                  <c:v>-0.498108930325728</c:v>
                </c:pt>
                <c:pt idx="254">
                  <c:v>-0.523894330195687</c:v>
                </c:pt>
                <c:pt idx="255">
                  <c:v>-0.549208260530277</c:v>
                </c:pt>
                <c:pt idx="256">
                  <c:v>-0.574027940500837</c:v>
                </c:pt>
                <c:pt idx="257">
                  <c:v>-0.598331034070667</c:v>
                </c:pt>
                <c:pt idx="258">
                  <c:v>-0.622095670095969</c:v>
                </c:pt>
                <c:pt idx="259">
                  <c:v>-0.645300462008383</c:v>
                </c:pt>
                <c:pt idx="260">
                  <c:v>-0.667924527061463</c:v>
                </c:pt>
                <c:pt idx="261">
                  <c:v>-0.689947505123739</c:v>
                </c:pt>
                <c:pt idx="262">
                  <c:v>-0.711349577001466</c:v>
                </c:pt>
                <c:pt idx="263">
                  <c:v>-0.732111482274546</c:v>
                </c:pt>
                <c:pt idx="264">
                  <c:v>-0.752214536629621</c:v>
                </c:pt>
                <c:pt idx="265">
                  <c:v>-0.771640648674689</c:v>
                </c:pt>
                <c:pt idx="266">
                  <c:v>-0.790372336220131</c:v>
                </c:pt>
                <c:pt idx="267">
                  <c:v>-0.808392742011505</c:v>
                </c:pt>
                <c:pt idx="268">
                  <c:v>-0.825685648899943</c:v>
                </c:pt>
                <c:pt idx="269">
                  <c:v>-0.842235494436481</c:v>
                </c:pt>
                <c:pt idx="270">
                  <c:v>-0.858027384877217</c:v>
                </c:pt>
                <c:pt idx="271">
                  <c:v>-0.873047108586672</c:v>
                </c:pt>
                <c:pt idx="272">
                  <c:v>-0.887281148827313</c:v>
                </c:pt>
                <c:pt idx="273">
                  <c:v>-0.900716695923688</c:v>
                </c:pt>
                <c:pt idx="274">
                  <c:v>-0.913341658790287</c:v>
                </c:pt>
                <c:pt idx="275">
                  <c:v>-0.925144675812687</c:v>
                </c:pt>
                <c:pt idx="276">
                  <c:v>-0.936115125072247</c:v>
                </c:pt>
                <c:pt idx="277">
                  <c:v>-0.946243133905118</c:v>
                </c:pt>
                <c:pt idx="278">
                  <c:v>-0.95551958778697</c:v>
                </c:pt>
                <c:pt idx="279">
                  <c:v>-0.963936138535451</c:v>
                </c:pt>
                <c:pt idx="280">
                  <c:v>-0.971485211822986</c:v>
                </c:pt>
                <c:pt idx="281">
                  <c:v>-0.978160013993166</c:v>
                </c:pt>
                <c:pt idx="282">
                  <c:v>-0.983954538174572</c:v>
                </c:pt>
                <c:pt idx="283">
                  <c:v>-0.98886356968656</c:v>
                </c:pt>
                <c:pt idx="284">
                  <c:v>-0.992882690732119</c:v>
                </c:pt>
                <c:pt idx="285">
                  <c:v>-0.99600828437359</c:v>
                </c:pt>
                <c:pt idx="286">
                  <c:v>-0.998237537787667</c:v>
                </c:pt>
                <c:pt idx="287">
                  <c:v>-0.999568444796747</c:v>
                </c:pt>
                <c:pt idx="288">
                  <c:v>-0.999999807674356</c:v>
                </c:pt>
                <c:pt idx="289">
                  <c:v>-0.999531238223021</c:v>
                </c:pt>
                <c:pt idx="290">
                  <c:v>-0.998163158123619</c:v>
                </c:pt>
                <c:pt idx="291">
                  <c:v>-0.995896798555898</c:v>
                </c:pt>
                <c:pt idx="292">
                  <c:v>-0.992734199090494</c:v>
                </c:pt>
                <c:pt idx="293">
                  <c:v>-0.988678205853456</c:v>
                </c:pt>
                <c:pt idx="294">
                  <c:v>-0.983732468964927</c:v>
                </c:pt>
                <c:pt idx="295">
                  <c:v>-0.977901439254279</c:v>
                </c:pt>
                <c:pt idx="296">
                  <c:v>-0.971190364254671</c:v>
                </c:pt>
                <c:pt idx="297">
                  <c:v>-0.963605283480615</c:v>
                </c:pt>
                <c:pt idx="298">
                  <c:v>-0.955153022992832</c:v>
                </c:pt>
                <c:pt idx="299">
                  <c:v>-0.94584118925525</c:v>
                </c:pt>
                <c:pt idx="300">
                  <c:v>-0.935678162289704</c:v>
                </c:pt>
                <c:pt idx="301">
                  <c:v>-0.924673088134479</c:v>
                </c:pt>
                <c:pt idx="302">
                  <c:v>-0.912835870613493</c:v>
                </c:pt>
                <c:pt idx="303">
                  <c:v>-0.900177162423527</c:v>
                </c:pt>
                <c:pt idx="304">
                  <c:v>-0.886708355547516</c:v>
                </c:pt>
                <c:pt idx="305">
                  <c:v>-0.872441571002532</c:v>
                </c:pt>
                <c:pt idx="306">
                  <c:v>-0.857389647931684</c:v>
                </c:pt>
                <c:pt idx="307">
                  <c:v>-0.841566132049764</c:v>
                </c:pt>
                <c:pt idx="308">
                  <c:v>-0.824985263453007</c:v>
                </c:pt>
                <c:pt idx="309">
                  <c:v>-0.807661963803977</c:v>
                </c:pt>
                <c:pt idx="310">
                  <c:v>-0.78961182290307</c:v>
                </c:pt>
                <c:pt idx="311">
                  <c:v>-0.770851084658752</c:v>
                </c:pt>
                <c:pt idx="312">
                  <c:v>-0.751396632469126</c:v>
                </c:pt>
                <c:pt idx="313">
                  <c:v>-0.731265974028029</c:v>
                </c:pt>
                <c:pt idx="314">
                  <c:v>-0.710477225569282</c:v>
                </c:pt>
                <c:pt idx="315">
                  <c:v>-0.689049095563294</c:v>
                </c:pt>
                <c:pt idx="316">
                  <c:v>-0.667000867880717</c:v>
                </c:pt>
                <c:pt idx="317">
                  <c:v>-0.644352384438259</c:v>
                </c:pt>
                <c:pt idx="318">
                  <c:v>-0.621124027342285</c:v>
                </c:pt>
                <c:pt idx="319">
                  <c:v>-0.597336700546316</c:v>
                </c:pt>
                <c:pt idx="320">
                  <c:v>-0.573011811038874</c:v>
                </c:pt>
                <c:pt idx="321">
                  <c:v>-0.548171249578636</c:v>
                </c:pt>
                <c:pt idx="322">
                  <c:v>-0.522837370994224</c:v>
                </c:pt>
                <c:pt idx="323">
                  <c:v>-0.497032974066384</c:v>
                </c:pt>
                <c:pt idx="324">
                  <c:v>-0.4707812810106</c:v>
                </c:pt>
                <c:pt idx="325">
                  <c:v>-0.44410591657869</c:v>
                </c:pt>
                <c:pt idx="326">
                  <c:v>-0.417030886798113</c:v>
                </c:pt>
                <c:pt idx="327">
                  <c:v>-0.389580557368154</c:v>
                </c:pt>
                <c:pt idx="328">
                  <c:v>-0.361779631732463</c:v>
                </c:pt>
                <c:pt idx="329">
                  <c:v>-0.333653128847605</c:v>
                </c:pt>
                <c:pt idx="330">
                  <c:v>-0.305226360667698</c:v>
                </c:pt>
                <c:pt idx="331">
                  <c:v>-0.276524909365348</c:v>
                </c:pt>
                <c:pt idx="332">
                  <c:v>-0.247574604309445</c:v>
                </c:pt>
                <c:pt idx="333">
                  <c:v>-0.218401498820443</c:v>
                </c:pt>
                <c:pt idx="334">
                  <c:v>-0.189031846724162</c:v>
                </c:pt>
                <c:pt idx="335">
                  <c:v>-0.159492078725097</c:v>
                </c:pt>
                <c:pt idx="336">
                  <c:v>-0.129808778620574</c:v>
                </c:pt>
                <c:pt idx="337">
                  <c:v>-0.100008659377119</c:v>
                </c:pt>
                <c:pt idx="338">
                  <c:v>-0.0701185390906072</c:v>
                </c:pt>
                <c:pt idx="339">
                  <c:v>-0.0401653168517764</c:v>
                </c:pt>
                <c:pt idx="340">
                  <c:v>-0.0101759485388531</c:v>
                </c:pt>
                <c:pt idx="341">
                  <c:v>0.0198225774408994</c:v>
                </c:pt>
                <c:pt idx="342">
                  <c:v>0.0498032644389353</c:v>
                </c:pt>
                <c:pt idx="343">
                  <c:v>0.0797391318605992</c:v>
                </c:pt>
                <c:pt idx="344">
                  <c:v>0.109603239445819</c:v>
                </c:pt>
                <c:pt idx="345">
                  <c:v>0.139368711513533</c:v>
                </c:pt>
                <c:pt idx="346">
                  <c:v>0.169008761147988</c:v>
                </c:pt>
                <c:pt idx="347">
                  <c:v>0.198496714305163</c:v>
                </c:pt>
                <c:pt idx="348">
                  <c:v>0.227806033817585</c:v>
                </c:pt>
                <c:pt idx="349">
                  <c:v>0.256910343276021</c:v>
                </c:pt>
                <c:pt idx="350">
                  <c:v>0.285783450766437</c:v>
                </c:pt>
                <c:pt idx="351">
                  <c:v>0.314399372440964</c:v>
                </c:pt>
                <c:pt idx="352">
                  <c:v>0.342732355901618</c:v>
                </c:pt>
                <c:pt idx="353">
                  <c:v>0.3707569033757</c:v>
                </c:pt>
                <c:pt idx="354">
                  <c:v>0.398447794662085</c:v>
                </c:pt>
                <c:pt idx="355">
                  <c:v>0.42578010982769</c:v>
                </c:pt>
                <c:pt idx="356">
                  <c:v>0.452729251633749</c:v>
                </c:pt>
                <c:pt idx="357">
                  <c:v>0.479270967671641</c:v>
                </c:pt>
                <c:pt idx="358">
                  <c:v>0.505381372188452</c:v>
                </c:pt>
                <c:pt idx="359">
                  <c:v>0.531036967582513</c:v>
                </c:pt>
                <c:pt idx="360">
                  <c:v>0.556214665549669</c:v>
                </c:pt>
                <c:pt idx="361">
                  <c:v>0.580891807861192</c:v>
                </c:pt>
                <c:pt idx="362">
                  <c:v>0.605046186754663</c:v>
                </c:pt>
                <c:pt idx="363">
                  <c:v>0.628656064919447</c:v>
                </c:pt>
                <c:pt idx="364">
                  <c:v>0.651700195058812</c:v>
                </c:pt>
                <c:pt idx="365">
                  <c:v>0.674157839011071</c:v>
                </c:pt>
                <c:pt idx="366">
                  <c:v>0.696008786412508</c:v>
                </c:pt>
                <c:pt idx="367">
                  <c:v>0.717233372885356</c:v>
                </c:pt>
                <c:pt idx="368">
                  <c:v>0.737812497734409</c:v>
                </c:pt>
                <c:pt idx="369">
                  <c:v>0.757727641136351</c:v>
                </c:pt>
                <c:pt idx="370">
                  <c:v>0.776960880806352</c:v>
                </c:pt>
                <c:pt idx="371">
                  <c:v>0.795494908126911</c:v>
                </c:pt>
                <c:pt idx="372">
                  <c:v>0.813313043724453</c:v>
                </c:pt>
                <c:pt idx="373">
                  <c:v>0.830399252479624</c:v>
                </c:pt>
                <c:pt idx="374">
                  <c:v>0.846738157957834</c:v>
                </c:pt>
                <c:pt idx="375">
                  <c:v>0.862315056246993</c:v>
                </c:pt>
                <c:pt idx="376">
                  <c:v>0.877115929190048</c:v>
                </c:pt>
                <c:pt idx="377">
                  <c:v>0.891127457000383</c:v>
                </c:pt>
                <c:pt idx="378">
                  <c:v>0.904337030248717</c:v>
                </c:pt>
                <c:pt idx="379">
                  <c:v>0.916732761210744</c:v>
                </c:pt>
                <c:pt idx="380">
                  <c:v>0.928303494565286</c:v>
                </c:pt>
                <c:pt idx="381">
                  <c:v>0.939038817433326</c:v>
                </c:pt>
                <c:pt idx="382">
                  <c:v>0.948929068748894</c:v>
                </c:pt>
                <c:pt idx="383">
                  <c:v>0.95796534795338</c:v>
                </c:pt>
                <c:pt idx="384">
                  <c:v>0.966139523005428</c:v>
                </c:pt>
                <c:pt idx="385">
                  <c:v>0.973444237699233</c:v>
                </c:pt>
                <c:pt idx="386">
                  <c:v>0.979872918284623</c:v>
                </c:pt>
                <c:pt idx="387">
                  <c:v>0.985419779382995</c:v>
                </c:pt>
                <c:pt idx="388">
                  <c:v>0.990079829193762</c:v>
                </c:pt>
                <c:pt idx="389">
                  <c:v>0.993848873986638</c:v>
                </c:pt>
                <c:pt idx="390">
                  <c:v>0.996723521875713</c:v>
                </c:pt>
                <c:pt idx="391">
                  <c:v>0.998701185871919</c:v>
                </c:pt>
                <c:pt idx="392">
                  <c:v>0.999780086211147</c:v>
                </c:pt>
                <c:pt idx="393">
                  <c:v>0.999959251955918</c:v>
                </c:pt>
                <c:pt idx="394">
                  <c:v>0.999238521869152</c:v>
                </c:pt>
                <c:pt idx="395">
                  <c:v>0.997618544559281</c:v>
                </c:pt>
                <c:pt idx="396">
                  <c:v>0.995100777896538</c:v>
                </c:pt>
                <c:pt idx="397">
                  <c:v>0.991687487700976</c:v>
                </c:pt>
                <c:pt idx="398">
                  <c:v>0.987381745703381</c:v>
                </c:pt>
                <c:pt idx="399">
                  <c:v>0.98218742678092</c:v>
                </c:pt>
                <c:pt idx="400">
                  <c:v>0.976109205470019</c:v>
                </c:pt>
                <c:pt idx="401">
                  <c:v>0.96915255175959</c:v>
                </c:pt>
                <c:pt idx="402">
                  <c:v>0.961323726168412</c:v>
                </c:pt>
                <c:pt idx="403">
                  <c:v>0.952629774111087</c:v>
                </c:pt>
                <c:pt idx="404">
                  <c:v>0.943078519557643</c:v>
                </c:pt>
                <c:pt idx="405">
                  <c:v>0.932678557992488</c:v>
                </c:pt>
                <c:pt idx="406">
                  <c:v>0.921439248679053</c:v>
                </c:pt>
                <c:pt idx="407">
                  <c:v>0.90937070623709</c:v>
                </c:pt>
                <c:pt idx="408">
                  <c:v>0.896483791540197</c:v>
                </c:pt>
                <c:pt idx="409">
                  <c:v>0.882790101941756</c:v>
                </c:pt>
                <c:pt idx="410">
                  <c:v>0.868301960838114</c:v>
                </c:pt>
                <c:pt idx="411">
                  <c:v>0.853032406578338</c:v>
                </c:pt>
                <c:pt idx="412">
                  <c:v>0.836995180730605</c:v>
                </c:pt>
                <c:pt idx="413">
                  <c:v>0.820204715715692</c:v>
                </c:pt>
                <c:pt idx="414">
                  <c:v>0.802676121818795</c:v>
                </c:pt>
                <c:pt idx="415">
                  <c:v>0.784425173591272</c:v>
                </c:pt>
                <c:pt idx="416">
                  <c:v>0.765468295654627</c:v>
                </c:pt>
                <c:pt idx="417">
                  <c:v>0.745822547919455</c:v>
                </c:pt>
                <c:pt idx="418">
                  <c:v>0.725505610232666</c:v>
                </c:pt>
                <c:pt idx="419">
                  <c:v>0.704535766466826</c:v>
                </c:pt>
                <c:pt idx="420">
                  <c:v>0.682931888065904</c:v>
                </c:pt>
                <c:pt idx="421">
                  <c:v>0.660713417062244</c:v>
                </c:pt>
                <c:pt idx="422">
                  <c:v>0.637900348580044</c:v>
                </c:pt>
                <c:pt idx="423">
                  <c:v>0.614513212841103</c:v>
                </c:pt>
                <c:pt idx="424">
                  <c:v>0.590573056689006</c:v>
                </c:pt>
                <c:pt idx="425">
                  <c:v>0.566101424648371</c:v>
                </c:pt>
                <c:pt idx="426">
                  <c:v>0.541120339536255</c:v>
                </c:pt>
                <c:pt idx="427">
                  <c:v>0.515652282643081</c:v>
                </c:pt>
                <c:pt idx="428">
                  <c:v>0.489720173501013</c:v>
                </c:pt>
                <c:pt idx="429">
                  <c:v>0.463347349257914</c:v>
                </c:pt>
                <c:pt idx="430">
                  <c:v>0.436557543675494</c:v>
                </c:pt>
                <c:pt idx="431">
                  <c:v>0.409374865770513</c:v>
                </c:pt>
                <c:pt idx="432">
                  <c:v>0.381823778118313</c:v>
                </c:pt>
                <c:pt idx="433">
                  <c:v>0.353929074838142</c:v>
                </c:pt>
                <c:pt idx="434">
                  <c:v>0.325715859280109</c:v>
                </c:pt>
                <c:pt idx="435">
                  <c:v>0.297209521433888</c:v>
                </c:pt>
                <c:pt idx="436">
                  <c:v>0.268435715079411</c:v>
                </c:pt>
                <c:pt idx="437">
                  <c:v>0.239420334700236</c:v>
                </c:pt>
                <c:pt idx="438">
                  <c:v>0.210189492180215</c:v>
                </c:pt>
                <c:pt idx="439">
                  <c:v>0.180769493304601</c:v>
                </c:pt>
                <c:pt idx="440">
                  <c:v>0.151186814086584</c:v>
                </c:pt>
                <c:pt idx="441">
                  <c:v>0.121468076940693</c:v>
                </c:pt>
                <c:pt idx="442">
                  <c:v>0.0916400267244074</c:v>
                </c:pt>
                <c:pt idx="443">
                  <c:v>0.0617295066695829</c:v>
                </c:pt>
                <c:pt idx="444">
                  <c:v>0.0317634342253726</c:v>
                </c:pt>
                <c:pt idx="445">
                  <c:v>0.00176877683432689</c:v>
                </c:pt>
                <c:pt idx="446">
                  <c:v>-0.0282274723364773</c:v>
                </c:pt>
                <c:pt idx="447">
                  <c:v>-0.0581983186874794</c:v>
                </c:pt>
                <c:pt idx="448">
                  <c:v>-0.0881167904799315</c:v>
                </c:pt>
                <c:pt idx="449">
                  <c:v>-0.117955963108653</c:v>
                </c:pt>
                <c:pt idx="450">
                  <c:v>-0.147688983332369</c:v>
                </c:pt>
                <c:pt idx="451">
                  <c:v>-0.177289093439789</c:v>
                </c:pt>
                <c:pt idx="452">
                  <c:v>-0.206729655329773</c:v>
                </c:pt>
                <c:pt idx="453">
                  <c:v>-0.235984174483792</c:v>
                </c:pt>
                <c:pt idx="454">
                  <c:v>-0.26502632380923</c:v>
                </c:pt>
                <c:pt idx="455">
                  <c:v>-0.293829967331976</c:v>
                </c:pt>
                <c:pt idx="456">
                  <c:v>-0.322369183717055</c:v>
                </c:pt>
                <c:pt idx="457">
                  <c:v>-0.350618289596055</c:v>
                </c:pt>
                <c:pt idx="458">
                  <c:v>-0.378551862680441</c:v>
                </c:pt>
                <c:pt idx="459">
                  <c:v>-0.406144764639901</c:v>
                </c:pt>
                <c:pt idx="460">
                  <c:v>-0.433372163725131</c:v>
                </c:pt>
                <c:pt idx="461">
                  <c:v>-0.460209557114759</c:v>
                </c:pt>
                <c:pt idx="462">
                  <c:v>-0.48663279296619</c:v>
                </c:pt>
                <c:pt idx="463">
                  <c:v>-0.512618092150683</c:v>
                </c:pt>
                <c:pt idx="464">
                  <c:v>-0.538142069652921</c:v>
                </c:pt>
                <c:pt idx="465">
                  <c:v>-0.563181755615973</c:v>
                </c:pt>
                <c:pt idx="466">
                  <c:v>-0.5877146160126</c:v>
                </c:pt>
                <c:pt idx="467">
                  <c:v>-0.611718572924359</c:v>
                </c:pt>
                <c:pt idx="468">
                  <c:v>-0.635172024410253</c:v>
                </c:pt>
                <c:pt idx="469">
                  <c:v>-0.658053863947004</c:v>
                </c:pt>
                <c:pt idx="470">
                  <c:v>-0.680343499423506</c:v>
                </c:pt>
                <c:pt idx="471">
                  <c:v>-0.702020871672332</c:v>
                </c:pt>
                <c:pt idx="472">
                  <c:v>-0.723066472521644</c:v>
                </c:pt>
                <c:pt idx="473">
                  <c:v>-0.743461362351208</c:v>
                </c:pt>
                <c:pt idx="474">
                  <c:v>-0.76318718713679</c:v>
                </c:pt>
                <c:pt idx="475">
                  <c:v>-0.782226194967542</c:v>
                </c:pt>
                <c:pt idx="476">
                  <c:v>-0.800561252021505</c:v>
                </c:pt>
                <c:pt idx="477">
                  <c:v>-0.818175857984913</c:v>
                </c:pt>
                <c:pt idx="478">
                  <c:v>-0.835054160901349</c:v>
                </c:pt>
                <c:pt idx="479">
                  <c:v>-0.851180971437439</c:v>
                </c:pt>
                <c:pt idx="480">
                  <c:v>-0.866541776552225</c:v>
                </c:pt>
                <c:pt idx="481">
                  <c:v>-0.881122752557931</c:v>
                </c:pt>
                <c:pt idx="482">
                  <c:v>-0.894910777560336</c:v>
                </c:pt>
                <c:pt idx="483">
                  <c:v>-0.907893443267601</c:v>
                </c:pt>
                <c:pt idx="484">
                  <c:v>-0.920059066156896</c:v>
                </c:pt>
                <c:pt idx="485">
                  <c:v>-0.931396697988772</c:v>
                </c:pt>
                <c:pt idx="486">
                  <c:v>-0.941896135659851</c:v>
                </c:pt>
                <c:pt idx="487">
                  <c:v>-0.951547930384916</c:v>
                </c:pt>
                <c:pt idx="488">
                  <c:v>-0.960343396200194</c:v>
                </c:pt>
                <c:pt idx="489">
                  <c:v>-0.968274617780126</c:v>
                </c:pt>
                <c:pt idx="490">
                  <c:v>-0.975334457560632</c:v>
                </c:pt>
                <c:pt idx="491">
                  <c:v>-0.981516562162435</c:v>
                </c:pt>
                <c:pt idx="492">
                  <c:v>-0.986815368108671</c:v>
                </c:pt>
                <c:pt idx="493">
                  <c:v>-0.991226106831649</c:v>
                </c:pt>
                <c:pt idx="494">
                  <c:v>-0.994744808964234</c:v>
                </c:pt>
                <c:pt idx="495">
                  <c:v>-0.997368307912011</c:v>
                </c:pt>
                <c:pt idx="496">
                  <c:v>-0.999094242703008</c:v>
                </c:pt>
                <c:pt idx="497">
                  <c:v>-0.999921060112411</c:v>
                </c:pt>
                <c:pt idx="498">
                  <c:v>-0.999848016060359</c:v>
                </c:pt>
                <c:pt idx="499">
                  <c:v>-0.99887517628157</c:v>
                </c:pt>
                <c:pt idx="500">
                  <c:v>-0.997003416266178</c:v>
                </c:pt>
                <c:pt idx="501">
                  <c:v>-0.99423442047186</c:v>
                </c:pt>
                <c:pt idx="502">
                  <c:v>-0.990570680807926</c:v>
                </c:pt>
                <c:pt idx="503">
                  <c:v>-0.98601549439278</c:v>
                </c:pt>
                <c:pt idx="504">
                  <c:v>-0.98057296058673</c:v>
                </c:pt>
                <c:pt idx="505">
                  <c:v>-0.974247977302841</c:v>
                </c:pt>
                <c:pt idx="506">
                  <c:v>-0.967046236599145</c:v>
                </c:pt>
                <c:pt idx="507">
                  <c:v>-0.958974219556173</c:v>
                </c:pt>
                <c:pt idx="508">
                  <c:v>-0.950039190444419</c:v>
                </c:pt>
                <c:pt idx="509">
                  <c:v>-0.940249190186985</c:v>
                </c:pt>
                <c:pt idx="510">
                  <c:v>-0.929613029123301</c:v>
                </c:pt>
                <c:pt idx="511">
                  <c:v>-0.9181402790804</c:v>
                </c:pt>
                <c:pt idx="512">
                  <c:v>-0.905841264758939</c:v>
                </c:pt>
                <c:pt idx="513">
                  <c:v>-0.892727054441644</c:v>
                </c:pt>
                <c:pt idx="514">
                  <c:v>-0.878809450032623</c:v>
                </c:pt>
                <c:pt idx="515">
                  <c:v>-0.864100976436428</c:v>
                </c:pt>
                <c:pt idx="516">
                  <c:v>-0.848614870286507</c:v>
                </c:pt>
                <c:pt idx="517">
                  <c:v>-0.832365068033115</c:v>
                </c:pt>
                <c:pt idx="518">
                  <c:v>-0.815366193401448</c:v>
                </c:pt>
                <c:pt idx="519">
                  <c:v>-0.797633544231287</c:v>
                </c:pt>
                <c:pt idx="520">
                  <c:v>-0.779183078709966</c:v>
                </c:pt>
                <c:pt idx="521">
                  <c:v>-0.760031401011089</c:v>
                </c:pt>
                <c:pt idx="522">
                  <c:v>-0.74019574635188</c:v>
                </c:pt>
                <c:pt idx="523">
                  <c:v>-0.719693965482668</c:v>
                </c:pt>
                <c:pt idx="524">
                  <c:v>-0.69854450862241</c:v>
                </c:pt>
                <c:pt idx="525">
                  <c:v>-0.676766408854729</c:v>
                </c:pt>
                <c:pt idx="526">
                  <c:v>-0.654379264999443</c:v>
                </c:pt>
                <c:pt idx="527">
                  <c:v>-0.63140322397493</c:v>
                </c:pt>
                <c:pt idx="528">
                  <c:v>-0.607858962667279</c:v>
                </c:pt>
                <c:pt idx="529">
                  <c:v>-0.583767669322477</c:v>
                </c:pt>
                <c:pt idx="530">
                  <c:v>-0.559151024478423</c:v>
                </c:pt>
                <c:pt idx="531">
                  <c:v>-0.534031181453897</c:v>
                </c:pt>
                <c:pt idx="532">
                  <c:v>-0.508430746412086</c:v>
                </c:pt>
                <c:pt idx="533">
                  <c:v>-0.482372758016553</c:v>
                </c:pt>
                <c:pt idx="534">
                  <c:v>-0.455880666697986</c:v>
                </c:pt>
                <c:pt idx="535">
                  <c:v>-0.428978313550417</c:v>
                </c:pt>
                <c:pt idx="536">
                  <c:v>-0.401689908875813</c:v>
                </c:pt>
                <c:pt idx="537">
                  <c:v>-0.374040010396482</c:v>
                </c:pt>
                <c:pt idx="538">
                  <c:v>-0.346053501154735</c:v>
                </c:pt>
                <c:pt idx="539">
                  <c:v>-0.317755567119862</c:v>
                </c:pt>
                <c:pt idx="540">
                  <c:v>-0.289171674522433</c:v>
                </c:pt>
                <c:pt idx="541">
                  <c:v>-0.260327546936442</c:v>
                </c:pt>
                <c:pt idx="542">
                  <c:v>-0.23124914212979</c:v>
                </c:pt>
                <c:pt idx="543">
                  <c:v>-0.201962628704068</c:v>
                </c:pt>
                <c:pt idx="544">
                  <c:v>-0.17249436254458</c:v>
                </c:pt>
                <c:pt idx="545">
                  <c:v>-0.142870863101822</c:v>
                </c:pt>
                <c:pt idx="546">
                  <c:v>-0.11311878952577</c:v>
                </c:pt>
                <c:pt idx="547">
                  <c:v>-0.0832649166744303</c:v>
                </c:pt>
                <c:pt idx="548">
                  <c:v>-0.0533361110182971</c:v>
                </c:pt>
                <c:pt idx="549">
                  <c:v>-0.0233593064623304</c:v>
                </c:pt>
                <c:pt idx="550">
                  <c:v>0.00663851989275008</c:v>
                </c:pt>
                <c:pt idx="551">
                  <c:v>0.0366303720280137</c:v>
                </c:pt>
                <c:pt idx="552">
                  <c:v>0.0665892593009245</c:v>
                </c:pt>
                <c:pt idx="553">
                  <c:v>0.0964882207351082</c:v>
                </c:pt>
                <c:pt idx="554">
                  <c:v>0.12630034928339</c:v>
                </c:pt>
                <c:pt idx="555">
                  <c:v>0.155998816042331</c:v>
                </c:pt>
                <c:pt idx="556">
                  <c:v>0.185556894396441</c:v>
                </c:pt>
                <c:pt idx="557">
                  <c:v>0.214947984070309</c:v>
                </c:pt>
                <c:pt idx="558">
                  <c:v>0.244145635067068</c:v>
                </c:pt>
                <c:pt idx="559">
                  <c:v>0.273123571471599</c:v>
                </c:pt>
                <c:pt idx="560">
                  <c:v>0.301855715097093</c:v>
                </c:pt>
                <c:pt idx="561">
                  <c:v>0.330316208953657</c:v>
                </c:pt>
                <c:pt idx="562">
                  <c:v>0.35847944051783</c:v>
                </c:pt>
                <c:pt idx="563">
                  <c:v>0.386320064782177</c:v>
                </c:pt>
                <c:pt idx="564">
                  <c:v>0.413813027064039</c:v>
                </c:pt>
                <c:pt idx="565">
                  <c:v>0.440933585553091</c:v>
                </c:pt>
                <c:pt idx="566">
                  <c:v>0.467657333577264</c:v>
                </c:pt>
                <c:pt idx="567">
                  <c:v>0.493960221567139</c:v>
                </c:pt>
                <c:pt idx="568">
                  <c:v>0.519818578698922</c:v>
                </c:pt>
                <c:pt idx="569">
                  <c:v>0.545209134196578</c:v>
                </c:pt>
                <c:pt idx="570">
                  <c:v>0.570109038273969</c:v>
                </c:pt>
                <c:pt idx="571">
                  <c:v>0.594495882698116</c:v>
                </c:pt>
                <c:pt idx="572">
                  <c:v>0.618347720955106</c:v>
                </c:pt>
                <c:pt idx="573">
                  <c:v>0.641643088000455</c:v>
                </c:pt>
                <c:pt idx="574">
                  <c:v>0.664361019576211</c:v>
                </c:pt>
                <c:pt idx="575">
                  <c:v>0.686481071077374</c:v>
                </c:pt>
                <c:pt idx="576">
                  <c:v>0.707983335950649</c:v>
                </c:pt>
                <c:pt idx="577">
                  <c:v>0.728848463609008</c:v>
                </c:pt>
                <c:pt idx="578">
                  <c:v>0.749057676845917</c:v>
                </c:pt>
                <c:pt idx="579">
                  <c:v>0.768592788733541</c:v>
                </c:pt>
                <c:pt idx="580">
                  <c:v>0.787436218989759</c:v>
                </c:pt>
                <c:pt idx="581">
                  <c:v>0.805571009799239</c:v>
                </c:pt>
                <c:pt idx="582">
                  <c:v>0.822980841074312</c:v>
                </c:pt>
                <c:pt idx="583">
                  <c:v>0.839650045141957</c:v>
                </c:pt>
                <c:pt idx="584">
                  <c:v>0.855563620843651</c:v>
                </c:pt>
                <c:pt idx="585">
                  <c:v>0.870707247035398</c:v>
                </c:pt>
                <c:pt idx="586">
                  <c:v>0.885067295475792</c:v>
                </c:pt>
                <c:pt idx="587">
                  <c:v>0.898630843090505</c:v>
                </c:pt>
                <c:pt idx="588">
                  <c:v>0.9113856836022</c:v>
                </c:pt>
                <c:pt idx="589">
                  <c:v>0.92332033851534</c:v>
                </c:pt>
                <c:pt idx="590">
                  <c:v>0.934424067446072</c:v>
                </c:pt>
                <c:pt idx="591">
                  <c:v>0.944686877787832</c:v>
                </c:pt>
                <c:pt idx="592">
                  <c:v>0.954099533704035</c:v>
                </c:pt>
                <c:pt idx="593">
                  <c:v>0.962653564439691</c:v>
                </c:pt>
                <c:pt idx="594">
                  <c:v>0.970341271944518</c:v>
                </c:pt>
                <c:pt idx="595">
                  <c:v>0.977155737800666</c:v>
                </c:pt>
                <c:pt idx="596">
                  <c:v>0.983090829448826</c:v>
                </c:pt>
                <c:pt idx="597">
                  <c:v>0.988141205707124</c:v>
                </c:pt>
                <c:pt idx="598">
                  <c:v>0.992302321577815</c:v>
                </c:pt>
                <c:pt idx="599">
                  <c:v>0.995570432337483</c:v>
                </c:pt>
                <c:pt idx="600">
                  <c:v>0.997942596907036</c:v>
                </c:pt>
                <c:pt idx="601">
                  <c:v>0.999416680498476</c:v>
                </c:pt>
                <c:pt idx="602">
                  <c:v>0.999991356536071</c:v>
                </c:pt>
                <c:pt idx="603">
                  <c:v>0.999666107850174</c:v>
                </c:pt>
                <c:pt idx="604">
                  <c:v>0.998441227142651</c:v>
                </c:pt>
                <c:pt idx="605">
                  <c:v>0.99631781672346</c:v>
                </c:pt>
                <c:pt idx="606">
                  <c:v>0.993297787518653</c:v>
                </c:pt>
                <c:pt idx="607">
                  <c:v>0.989383857350668</c:v>
                </c:pt>
                <c:pt idx="608">
                  <c:v>0.984579548492475</c:v>
                </c:pt>
                <c:pt idx="609">
                  <c:v>0.978889184497764</c:v>
                </c:pt>
                <c:pt idx="610">
                  <c:v>0.972317886310044</c:v>
                </c:pt>
                <c:pt idx="611">
                  <c:v>0.964871567654131</c:v>
                </c:pt>
                <c:pt idx="612">
                  <c:v>0.956556929714209</c:v>
                </c:pt>
                <c:pt idx="613">
                  <c:v>0.947381455103198</c:v>
                </c:pt>
                <c:pt idx="614">
                  <c:v>0.937353401128926</c:v>
                </c:pt>
                <c:pt idx="615">
                  <c:v>0.926481792363091</c:v>
                </c:pt>
                <c:pt idx="616">
                  <c:v>0.914776412519777</c:v>
                </c:pt>
                <c:pt idx="617">
                  <c:v>0.902247795650751</c:v>
                </c:pt>
                <c:pt idx="618">
                  <c:v>0.888907216665537</c:v>
                </c:pt>
                <c:pt idx="619">
                  <c:v>0.874766681184761</c:v>
                </c:pt>
                <c:pt idx="620">
                  <c:v>0.859838914735898</c:v>
                </c:pt>
                <c:pt idx="621">
                  <c:v>0.84413735130116</c:v>
                </c:pt>
                <c:pt idx="622">
                  <c:v>0.827676121227811</c:v>
                </c:pt>
                <c:pt idx="623">
                  <c:v>0.81047003851182</c:v>
                </c:pt>
                <c:pt idx="624">
                  <c:v>0.792534587466256</c:v>
                </c:pt>
                <c:pt idx="625">
                  <c:v>0.77388590878645</c:v>
                </c:pt>
                <c:pt idx="626">
                  <c:v>0.754540785024469</c:v>
                </c:pt>
                <c:pt idx="627">
                  <c:v>0.734516625485942</c:v>
                </c:pt>
                <c:pt idx="628">
                  <c:v>0.713831450562861</c:v>
                </c:pt>
                <c:pt idx="629">
                  <c:v>0.69250387551645</c:v>
                </c:pt>
                <c:pt idx="630">
                  <c:v>0.670553093724687</c:v>
                </c:pt>
                <c:pt idx="631">
                  <c:v>0.647998859409545</c:v>
                </c:pt>
                <c:pt idx="632">
                  <c:v>0.624861469859545</c:v>
                </c:pt>
                <c:pt idx="633">
                  <c:v>0.601161747163555</c:v>
                </c:pt>
                <c:pt idx="634">
                  <c:v>0.576921019472321</c:v>
                </c:pt>
                <c:pt idx="635">
                  <c:v>0.552161101804563</c:v>
                </c:pt>
                <c:pt idx="636">
                  <c:v>0.526904276414932</c:v>
                </c:pt>
                <c:pt idx="637">
                  <c:v>0.501173272741504</c:v>
                </c:pt>
                <c:pt idx="638">
                  <c:v>0.474991246950787</c:v>
                </c:pt>
                <c:pt idx="639">
                  <c:v>0.448381761098765</c:v>
                </c:pt>
                <c:pt idx="640">
                  <c:v>0.421368761926609</c:v>
                </c:pt>
                <c:pt idx="641">
                  <c:v>0.393976559310263</c:v>
                </c:pt>
                <c:pt idx="642">
                  <c:v>0.366229804383158</c:v>
                </c:pt>
                <c:pt idx="643">
                  <c:v>0.338153467351875</c:v>
                </c:pt>
                <c:pt idx="644">
                  <c:v>0.309772815024649</c:v>
                </c:pt>
                <c:pt idx="645">
                  <c:v>0.281113388072939</c:v>
                </c:pt>
                <c:pt idx="646">
                  <c:v>0.252200978046552</c:v>
                </c:pt>
                <c:pt idx="647">
                  <c:v>0.223061604162974</c:v>
                </c:pt>
                <c:pt idx="648">
                  <c:v>0.193721489891856</c:v>
                </c:pt>
                <c:pt idx="649">
                  <c:v>0.164207039355648</c:v>
                </c:pt>
                <c:pt idx="650">
                  <c:v>0.134544813567658</c:v>
                </c:pt>
                <c:pt idx="651">
                  <c:v>0.10476150652896</c:v>
                </c:pt>
                <c:pt idx="652">
                  <c:v>0.0748839212055791</c:v>
                </c:pt>
                <c:pt idx="653">
                  <c:v>0.0449389454076226</c:v>
                </c:pt>
                <c:pt idx="654">
                  <c:v>0.0149535275920871</c:v>
                </c:pt>
                <c:pt idx="655">
                  <c:v>-0.015045347388945</c:v>
                </c:pt>
                <c:pt idx="656">
                  <c:v>-0.045030682572861</c:v>
                </c:pt>
                <c:pt idx="657">
                  <c:v>-0.0749754931819414</c:v>
                </c:pt>
                <c:pt idx="658">
                  <c:v>-0.104852830907852</c:v>
                </c:pt>
                <c:pt idx="659">
                  <c:v>-0.134635808163296</c:v>
                </c:pt>
                <c:pt idx="660">
                  <c:v>-0.164297622279037</c:v>
                </c:pt>
                <c:pt idx="661">
                  <c:v>-0.193811579624491</c:v>
                </c:pt>
                <c:pt idx="662">
                  <c:v>-0.223151119630165</c:v>
                </c:pt>
                <c:pt idx="663">
                  <c:v>-0.252289838690424</c:v>
                </c:pt>
                <c:pt idx="664">
                  <c:v>-0.281201513924911</c:v>
                </c:pt>
                <c:pt idx="665">
                  <c:v>-0.309860126777406</c:v>
                </c:pt>
                <c:pt idx="666">
                  <c:v>-0.338239886430725</c:v>
                </c:pt>
                <c:pt idx="667">
                  <c:v>-0.366315253016764</c:v>
                </c:pt>
                <c:pt idx="668">
                  <c:v>-0.394060960600629</c:v>
                </c:pt>
                <c:pt idx="669">
                  <c:v>-0.421452039918271</c:v>
                </c:pt>
                <c:pt idx="670">
                  <c:v>-0.448463840847145</c:v>
                </c:pt>
                <c:pt idx="671">
                  <c:v>-0.475072054589655</c:v>
                </c:pt>
                <c:pt idx="672">
                  <c:v>-0.501252735549438</c:v>
                </c:pt>
                <c:pt idx="673">
                  <c:v>-0.526982322880772</c:v>
                </c:pt>
                <c:pt idx="674">
                  <c:v>-0.55223766169175</c:v>
                </c:pt>
                <c:pt idx="675">
                  <c:v>-0.576996023882133</c:v>
                </c:pt>
                <c:pt idx="676">
                  <c:v>-0.601235128597084</c:v>
                </c:pt>
                <c:pt idx="677">
                  <c:v>-0.624933162278449</c:v>
                </c:pt>
                <c:pt idx="678">
                  <c:v>-0.648068798295489</c:v>
                </c:pt>
                <c:pt idx="679">
                  <c:v>-0.670621216137395</c:v>
                </c:pt>
                <c:pt idx="680">
                  <c:v>-0.692570120150349</c:v>
                </c:pt>
                <c:pt idx="681">
                  <c:v>-0.71389575780225</c:v>
                </c:pt>
                <c:pt idx="682">
                  <c:v>-0.734578937458648</c:v>
                </c:pt>
                <c:pt idx="683">
                  <c:v>-0.754601045653923</c:v>
                </c:pt>
                <c:pt idx="684">
                  <c:v>-0.77394406384215</c:v>
                </c:pt>
                <c:pt idx="685">
                  <c:v>-0.792590584612577</c:v>
                </c:pt>
                <c:pt idx="686">
                  <c:v>-0.810523827355116</c:v>
                </c:pt>
                <c:pt idx="687">
                  <c:v>-0.827727653361748</c:v>
                </c:pt>
                <c:pt idx="688">
                  <c:v>-0.844186580350297</c:v>
                </c:pt>
                <c:pt idx="689">
                  <c:v>-0.859885796397414</c:v>
                </c:pt>
                <c:pt idx="690">
                  <c:v>-0.874811173268326</c:v>
                </c:pt>
                <c:pt idx="691">
                  <c:v>-0.888949279131276</c:v>
                </c:pt>
                <c:pt idx="692">
                  <c:v>-0.902287390645285</c:v>
                </c:pt>
                <c:pt idx="693">
                  <c:v>-0.914813504410286</c:v>
                </c:pt>
                <c:pt idx="694">
                  <c:v>-0.926516347769377</c:v>
                </c:pt>
                <c:pt idx="695">
                  <c:v>-0.937385388953453</c:v>
                </c:pt>
                <c:pt idx="696">
                  <c:v>-0.947410846559085</c:v>
                </c:pt>
                <c:pt idx="697">
                  <c:v>-0.956583698351128</c:v>
                </c:pt>
                <c:pt idx="698">
                  <c:v>-0.964895689382118</c:v>
                </c:pt>
                <c:pt idx="699">
                  <c:v>-0.972339339421169</c:v>
                </c:pt>
                <c:pt idx="700">
                  <c:v>-0.978907949685678</c:v>
                </c:pt>
                <c:pt idx="701">
                  <c:v>-0.984595608869774</c:v>
                </c:pt>
                <c:pt idx="702">
                  <c:v>-0.989397198464096</c:v>
                </c:pt>
                <c:pt idx="703">
                  <c:v>-0.993308397362108</c:v>
                </c:pt>
                <c:pt idx="704">
                  <c:v>-0.996325685748801</c:v>
                </c:pt>
                <c:pt idx="705">
                  <c:v>-0.998446348268285</c:v>
                </c:pt>
                <c:pt idx="706">
                  <c:v>-0.999668476467434</c:v>
                </c:pt>
                <c:pt idx="707">
                  <c:v>-0.999990970513361</c:v>
                </c:pt>
                <c:pt idx="708">
                  <c:v>-0.999413540183191</c:v>
                </c:pt>
                <c:pt idx="709">
                  <c:v>-0.997936705125247</c:v>
                </c:pt>
                <c:pt idx="710">
                  <c:v>-0.995561794391397</c:v>
                </c:pt>
                <c:pt idx="711">
                  <c:v>-0.992290945240999</c:v>
                </c:pt>
                <c:pt idx="712">
                  <c:v>-0.988127101217514</c:v>
                </c:pt>
                <c:pt idx="713">
                  <c:v>-0.983074009499512</c:v>
                </c:pt>
                <c:pt idx="714">
                  <c:v>-0.977136217528465</c:v>
                </c:pt>
                <c:pt idx="715">
                  <c:v>-0.970319068916358</c:v>
                </c:pt>
                <c:pt idx="716">
                  <c:v>-0.962628698636799</c:v>
                </c:pt>
                <c:pt idx="717">
                  <c:v>-0.954072027503956</c:v>
                </c:pt>
                <c:pt idx="718">
                  <c:v>-0.944656755944288</c:v>
                </c:pt>
                <c:pt idx="719">
                  <c:v>-0.934391357066688</c:v>
                </c:pt>
                <c:pt idx="720">
                  <c:v>-0.923285069037252</c:v>
                </c:pt>
                <c:pt idx="721">
                  <c:v>-0.911347886765557</c:v>
                </c:pt>
                <c:pt idx="722">
                  <c:v>-0.898590552909908</c:v>
                </c:pt>
                <c:pt idx="723">
                  <c:v>-0.885024548209683</c:v>
                </c:pt>
                <c:pt idx="724">
                  <c:v>-0.870662081153436</c:v>
                </c:pt>
                <c:pt idx="725">
                  <c:v>-0.855516076992077</c:v>
                </c:pt>
                <c:pt idx="726">
                  <c:v>-0.839600166107027</c:v>
                </c:pt>
                <c:pt idx="727">
                  <c:v>-0.822928671743794</c:v>
                </c:pt>
                <c:pt idx="728">
                  <c:v>-0.805516597122009</c:v>
                </c:pt>
                <c:pt idx="729">
                  <c:v>-0.787379611933553</c:v>
                </c:pt>
                <c:pt idx="730">
                  <c:v>-0.768534038240888</c:v>
                </c:pt>
                <c:pt idx="731">
                  <c:v>-0.748996835788295</c:v>
                </c:pt>
                <c:pt idx="732">
                  <c:v>-0.728785586739263</c:v>
                </c:pt>
                <c:pt idx="733">
                  <c:v>-0.707918479853717</c:v>
                </c:pt>
                <c:pt idx="734">
                  <c:v>-0.686414294119369</c:v>
                </c:pt>
                <c:pt idx="735">
                  <c:v>-0.664292381851888</c:v>
                </c:pt>
                <c:pt idx="736">
                  <c:v>-0.641572651279126</c:v>
                </c:pt>
                <c:pt idx="737">
                  <c:v>-0.618275548625073</c:v>
                </c:pt>
                <c:pt idx="738">
                  <c:v>-0.594422039709602</c:v>
                </c:pt>
                <c:pt idx="739">
                  <c:v>-0.570033591080679</c:v>
                </c:pt>
                <c:pt idx="740">
                  <c:v>-0.545132150695891</c:v>
                </c:pt>
                <c:pt idx="741">
                  <c:v>-0.519740128170799</c:v>
                </c:pt>
                <c:pt idx="742">
                  <c:v>-0.49388037461176</c:v>
                </c:pt>
                <c:pt idx="743">
                  <c:v>-0.467576162051492</c:v>
                </c:pt>
                <c:pt idx="744">
                  <c:v>-0.440851162505821</c:v>
                </c:pt>
                <c:pt idx="745">
                  <c:v>-0.413729426670457</c:v>
                </c:pt>
                <c:pt idx="746">
                  <c:v>-0.38623536227699</c:v>
                </c:pt>
                <c:pt idx="747">
                  <c:v>-0.358393712127576</c:v>
                </c:pt>
                <c:pt idx="748">
                  <c:v>-0.330229531828097</c:v>
                </c:pt>
                <c:pt idx="749">
                  <c:v>-0.3017681672398</c:v>
                </c:pt>
                <c:pt idx="750">
                  <c:v>-0.273035231669725</c:v>
                </c:pt>
                <c:pt idx="751">
                  <c:v>-0.244056582820472</c:v>
                </c:pt>
                <c:pt idx="752">
                  <c:v>-0.214858299520009</c:v>
                </c:pt>
                <c:pt idx="753">
                  <c:v>-0.185466658252475</c:v>
                </c:pt>
                <c:pt idx="754">
                  <c:v>-0.155908109511138</c:v>
                </c:pt>
                <c:pt idx="755">
                  <c:v>-0.126209253994725</c:v>
                </c:pt>
                <c:pt idx="756">
                  <c:v>-0.0963968186685834</c:v>
                </c:pt>
                <c:pt idx="757">
                  <c:v>-0.0664976327122298</c:v>
                </c:pt>
                <c:pt idx="758">
                  <c:v>-0.0365386033748907</c:v>
                </c:pt>
                <c:pt idx="759">
                  <c:v>-0.00654669176079946</c:v>
                </c:pt>
                <c:pt idx="760">
                  <c:v>0.023451111433988</c:v>
                </c:pt>
                <c:pt idx="761">
                  <c:v>0.0534278102113946</c:v>
                </c:pt>
                <c:pt idx="762">
                  <c:v>0.0833564275658728</c:v>
                </c:pt>
                <c:pt idx="763">
                  <c:v>0.113210029761935</c:v>
                </c:pt>
                <c:pt idx="764">
                  <c:v>0.142961750572656</c:v>
                </c:pt>
                <c:pt idx="765">
                  <c:v>0.172584815457498</c:v>
                </c:pt>
                <c:pt idx="766">
                  <c:v>0.202052565657546</c:v>
                </c:pt>
                <c:pt idx="767">
                  <c:v>0.231338482186641</c:v>
                </c:pt>
                <c:pt idx="768">
                  <c:v>0.260416209696651</c:v>
                </c:pt>
                <c:pt idx="769">
                  <c:v>0.289259580195501</c:v>
                </c:pt>
                <c:pt idx="770">
                  <c:v>0.317842636596611</c:v>
                </c:pt>
                <c:pt idx="771">
                  <c:v>0.346139656078514</c:v>
                </c:pt>
                <c:pt idx="772">
                  <c:v>0.374125173233677</c:v>
                </c:pt>
                <c:pt idx="773">
                  <c:v>0.40177400298562</c:v>
                </c:pt>
                <c:pt idx="774">
                  <c:v>0.429061263253805</c:v>
                </c:pt>
                <c:pt idx="775">
                  <c:v>0.455962397345831</c:v>
                </c:pt>
                <c:pt idx="776">
                  <c:v>0.482453196056785</c:v>
                </c:pt>
                <c:pt idx="777">
                  <c:v>0.508509819455898</c:v>
                </c:pt>
                <c:pt idx="778">
                  <c:v>0.534108818340887</c:v>
                </c:pt>
                <c:pt idx="779">
                  <c:v>0.559227155340632</c:v>
                </c:pt>
                <c:pt idx="780">
                  <c:v>0.583842225647269</c:v>
                </c:pt>
                <c:pt idx="781">
                  <c:v>0.607931877358994</c:v>
                </c:pt>
                <c:pt idx="782">
                  <c:v>0.631474431415267</c:v>
                </c:pt>
                <c:pt idx="783">
                  <c:v>0.654448701106511</c:v>
                </c:pt>
                <c:pt idx="784">
                  <c:v>0.676834011140719</c:v>
                </c:pt>
                <c:pt idx="785">
                  <c:v>0.698610216249825</c:v>
                </c:pt>
                <c:pt idx="786">
                  <c:v>0.719757719319087</c:v>
                </c:pt>
                <c:pt idx="787">
                  <c:v>0.740257489023145</c:v>
                </c:pt>
                <c:pt idx="788">
                  <c:v>0.760091076952966</c:v>
                </c:pt>
                <c:pt idx="789">
                  <c:v>0.779240634218136</c:v>
                </c:pt>
                <c:pt idx="790">
                  <c:v>0.797688927509678</c:v>
                </c:pt>
                <c:pt idx="791">
                  <c:v>0.815419354608845</c:v>
                </c:pt>
                <c:pt idx="792">
                  <c:v>0.83241595932802</c:v>
                </c:pt>
                <c:pt idx="793">
                  <c:v>0.848663445870192</c:v>
                </c:pt>
                <c:pt idx="794">
                  <c:v>0.864147192594146</c:v>
                </c:pt>
                <c:pt idx="795">
                  <c:v>0.87885326517295</c:v>
                </c:pt>
                <c:pt idx="796">
                  <c:v>0.892768429133913</c:v>
                </c:pt>
                <c:pt idx="797">
                  <c:v>0.905880161768718</c:v>
                </c:pt>
                <c:pt idx="798">
                  <c:v>0.918176663403008</c:v>
                </c:pt>
                <c:pt idx="799">
                  <c:v>0.929646868015299</c:v>
                </c:pt>
                <c:pt idx="800">
                  <c:v>0.940280453195659</c:v>
                </c:pt>
                <c:pt idx="801">
                  <c:v>0.950067849435169</c:v>
                </c:pt>
                <c:pt idx="802">
                  <c:v>0.959000248737843</c:v>
                </c:pt>
                <c:pt idx="803">
                  <c:v>0.967069612547227</c:v>
                </c:pt>
                <c:pt idx="804">
                  <c:v>0.97426867898056</c:v>
                </c:pt>
                <c:pt idx="805">
                  <c:v>0.980590969363975</c:v>
                </c:pt>
                <c:pt idx="806">
                  <c:v>0.986030794062865</c:v>
                </c:pt>
                <c:pt idx="807">
                  <c:v>0.990583257602181</c:v>
                </c:pt>
                <c:pt idx="808">
                  <c:v>0.994244263072019</c:v>
                </c:pt>
                <c:pt idx="809">
                  <c:v>0.997010515814567</c:v>
                </c:pt>
                <c:pt idx="810">
                  <c:v>0.998879526389072</c:v>
                </c:pt>
                <c:pt idx="811">
                  <c:v>0.999849612812173</c:v>
                </c:pt>
                <c:pt idx="812">
                  <c:v>0.999919902071567</c:v>
                </c:pt>
                <c:pt idx="813">
                  <c:v>0.999090330911665</c:v>
                </c:pt>
                <c:pt idx="814">
                  <c:v>0.997361645890517</c:v>
                </c:pt>
                <c:pt idx="815">
                  <c:v>0.994735402707958</c:v>
                </c:pt>
                <c:pt idx="816">
                  <c:v>0.991213964805588</c:v>
                </c:pt>
                <c:pt idx="817">
                  <c:v>0.986800501239829</c:v>
                </c:pt>
                <c:pt idx="818">
                  <c:v>0.981498983829989</c:v>
                </c:pt>
                <c:pt idx="819">
                  <c:v>0.975314183583896</c:v>
                </c:pt>
                <c:pt idx="820">
                  <c:v>0.968251666404311</c:v>
                </c:pt>
                <c:pt idx="821">
                  <c:v>0.960317788079986</c:v>
                </c:pt>
                <c:pt idx="822">
                  <c:v>0.951519688565897</c:v>
                </c:pt>
                <c:pt idx="823">
                  <c:v>0.941865285557751</c:v>
                </c:pt>
                <c:pt idx="824">
                  <c:v>0.931363267366604</c:v>
                </c:pt>
                <c:pt idx="825">
                  <c:v>0.920023085099959</c:v>
                </c:pt>
                <c:pt idx="826">
                  <c:v>0.90785494415642</c:v>
                </c:pt>
                <c:pt idx="827">
                  <c:v>0.894869795041512</c:v>
                </c:pt>
                <c:pt idx="828">
                  <c:v>0.881079323512966</c:v>
                </c:pt>
                <c:pt idx="829">
                  <c:v>0.866495940064327</c:v>
                </c:pt>
                <c:pt idx="830">
                  <c:v>0.851132768756349</c:v>
                </c:pt>
                <c:pt idx="831">
                  <c:v>0.835003635406232</c:v>
                </c:pt>
                <c:pt idx="832">
                  <c:v>0.818123055145303</c:v>
                </c:pt>
                <c:pt idx="833">
                  <c:v>0.800506219356392</c:v>
                </c:pt>
                <c:pt idx="834">
                  <c:v>0.782168982002611</c:v>
                </c:pt>
                <c:pt idx="835">
                  <c:v>0.763127845359851</c:v>
                </c:pt>
                <c:pt idx="836">
                  <c:v>0.743399945165849</c:v>
                </c:pt>
                <c:pt idx="837">
                  <c:v>0.723003035199188</c:v>
                </c:pt>
                <c:pt idx="838">
                  <c:v>0.701955471302089</c:v>
                </c:pt>
                <c:pt idx="839">
                  <c:v>0.680276194861391</c:v>
                </c:pt>
                <c:pt idx="840">
                  <c:v>0.657984715762583</c:v>
                </c:pt>
                <c:pt idx="841">
                  <c:v>0.635101094832227</c:v>
                </c:pt>
                <c:pt idx="842">
                  <c:v>0.611645925784561</c:v>
                </c:pt>
                <c:pt idx="843">
                  <c:v>0.587640316688547</c:v>
                </c:pt>
                <c:pt idx="844">
                  <c:v>0.563105870972044</c:v>
                </c:pt>
                <c:pt idx="845">
                  <c:v>0.538064667980176</c:v>
                </c:pt>
                <c:pt idx="846">
                  <c:v>0.512539243105395</c:v>
                </c:pt>
                <c:pt idx="847">
                  <c:v>0.486552567507183</c:v>
                </c:pt>
                <c:pt idx="848">
                  <c:v>0.460128027439531</c:v>
                </c:pt>
                <c:pt idx="849">
                  <c:v>0.433289403204893</c:v>
                </c:pt>
                <c:pt idx="850">
                  <c:v>0.406060847753526</c:v>
                </c:pt>
                <c:pt idx="851">
                  <c:v>0.378466864947465</c:v>
                </c:pt>
                <c:pt idx="852">
                  <c:v>0.350532287508701</c:v>
                </c:pt>
                <c:pt idx="853">
                  <c:v>0.3222822546714</c:v>
                </c:pt>
                <c:pt idx="854">
                  <c:v>0.29374218955829</c:v>
                </c:pt>
                <c:pt idx="855">
                  <c:v>0.264937776301577</c:v>
                </c:pt>
                <c:pt idx="856">
                  <c:v>0.235894936928964</c:v>
                </c:pt>
                <c:pt idx="857">
                  <c:v>0.206639808035541</c:v>
                </c:pt>
                <c:pt idx="858">
                  <c:v>0.177198717262655</c:v>
                </c:pt>
                <c:pt idx="859">
                  <c:v>0.14759815960479</c:v>
                </c:pt>
                <c:pt idx="860">
                  <c:v>0.117864773565859</c:v>
                </c:pt>
                <c:pt idx="861">
                  <c:v>0.0880253171863477</c:v>
                </c:pt>
                <c:pt idx="862">
                  <c:v>0.0581066439628996</c:v>
                </c:pt>
                <c:pt idx="863">
                  <c:v>0.0281356786819657</c:v>
                </c:pt>
                <c:pt idx="864">
                  <c:v>-0.00186060681068067</c:v>
                </c:pt>
                <c:pt idx="865">
                  <c:v>-0.0318552178827846</c:v>
                </c:pt>
                <c:pt idx="866">
                  <c:v>-0.0618211614089532</c:v>
                </c:pt>
                <c:pt idx="867">
                  <c:v>-0.0917314700626569</c:v>
                </c:pt>
                <c:pt idx="868">
                  <c:v>-0.121559226584996</c:v>
                </c:pt>
                <c:pt idx="869">
                  <c:v>-0.151277588008411</c:v>
                </c:pt>
                <c:pt idx="870">
                  <c:v>-0.180859809813545</c:v>
                </c:pt>
                <c:pt idx="871">
                  <c:v>-0.210279269997525</c:v>
                </c:pt>
                <c:pt idx="872">
                  <c:v>-0.239509493031929</c:v>
                </c:pt>
                <c:pt idx="873">
                  <c:v>-0.268524173689006</c:v>
                </c:pt>
                <c:pt idx="874">
                  <c:v>-0.297297200714601</c:v>
                </c:pt>
                <c:pt idx="875">
                  <c:v>-0.325802680326515</c:v>
                </c:pt>
                <c:pt idx="876">
                  <c:v>-0.354014959517157</c:v>
                </c:pt>
                <c:pt idx="877">
                  <c:v>-0.381908649139523</c:v>
                </c:pt>
                <c:pt idx="878">
                  <c:v>-0.409458646755724</c:v>
                </c:pt>
                <c:pt idx="879">
                  <c:v>-0.436640159227477</c:v>
                </c:pt>
                <c:pt idx="880">
                  <c:v>-0.463428725028256</c:v>
                </c:pt>
                <c:pt idx="881">
                  <c:v>-0.489800236257003</c:v>
                </c:pt>
                <c:pt idx="882">
                  <c:v>-0.515730960333646</c:v>
                </c:pt>
                <c:pt idx="883">
                  <c:v>-0.541197561356784</c:v>
                </c:pt>
                <c:pt idx="884">
                  <c:v>-0.566177121104438</c:v>
                </c:pt>
                <c:pt idx="885">
                  <c:v>-0.590647159658907</c:v>
                </c:pt>
                <c:pt idx="886">
                  <c:v>-0.614585655637173</c:v>
                </c:pt>
                <c:pt idx="887">
                  <c:v>-0.637971066008652</c:v>
                </c:pt>
                <c:pt idx="888">
                  <c:v>-0.660782345482479</c:v>
                </c:pt>
                <c:pt idx="889">
                  <c:v>-0.682998965446842</c:v>
                </c:pt>
                <c:pt idx="890">
                  <c:v>-0.70460093244335</c:v>
                </c:pt>
                <c:pt idx="891">
                  <c:v>-0.725568806159793</c:v>
                </c:pt>
                <c:pt idx="892">
                  <c:v>-0.745883716925117</c:v>
                </c:pt>
                <c:pt idx="893">
                  <c:v>-0.765527382690851</c:v>
                </c:pt>
                <c:pt idx="894">
                  <c:v>-0.784482125483712</c:v>
                </c:pt>
                <c:pt idx="895">
                  <c:v>-0.80273088731459</c:v>
                </c:pt>
                <c:pt idx="896">
                  <c:v>-0.820257245529599</c:v>
                </c:pt>
                <c:pt idx="897">
                  <c:v>-0.837045427589331</c:v>
                </c:pt>
                <c:pt idx="898">
                  <c:v>-0.853080325263103</c:v>
                </c:pt>
                <c:pt idx="899">
                  <c:v>-0.868347508225333</c:v>
                </c:pt>
                <c:pt idx="900">
                  <c:v>-0.88283323704186</c:v>
                </c:pt>
                <c:pt idx="901">
                  <c:v>-0.896524475534505</c:v>
                </c:pt>
                <c:pt idx="902">
                  <c:v>-0.909408902512754</c:v>
                </c:pt>
                <c:pt idx="903">
                  <c:v>-0.921474922862001</c:v>
                </c:pt>
                <c:pt idx="904">
                  <c:v>-0.932711677978366</c:v>
                </c:pt>
                <c:pt idx="905">
                  <c:v>-0.9431090555407</c:v>
                </c:pt>
                <c:pt idx="906">
                  <c:v>-0.952657698610997</c:v>
                </c:pt>
                <c:pt idx="907">
                  <c:v>-0.96134901405501</c:v>
                </c:pt>
                <c:pt idx="908">
                  <c:v>-0.969175180275486</c:v>
                </c:pt>
                <c:pt idx="909">
                  <c:v>-0.976129154251075</c:v>
                </c:pt>
                <c:pt idx="910">
                  <c:v>-0.98220467787458</c:v>
                </c:pt>
                <c:pt idx="911">
                  <c:v>-0.987396283584825</c:v>
                </c:pt>
                <c:pt idx="912">
                  <c:v>-0.991699299287093</c:v>
                </c:pt>
                <c:pt idx="913">
                  <c:v>-0.995109852557697</c:v>
                </c:pt>
                <c:pt idx="914">
                  <c:v>-0.9976248741289</c:v>
                </c:pt>
                <c:pt idx="915">
                  <c:v>-0.999242100651045</c:v>
                </c:pt>
                <c:pt idx="916">
                  <c:v>-0.999960076729422</c:v>
                </c:pt>
                <c:pt idx="917">
                  <c:v>-0.999778156234023</c:v>
                </c:pt>
                <c:pt idx="918">
                  <c:v>-0.998696502881015</c:v>
                </c:pt>
                <c:pt idx="919">
                  <c:v>-0.996716090085405</c:v>
                </c:pt>
                <c:pt idx="920">
                  <c:v>-0.993838700085037</c:v>
                </c:pt>
                <c:pt idx="921">
                  <c:v>-0.990066922336691</c:v>
                </c:pt>
                <c:pt idx="922">
                  <c:v>-0.985404151185755</c:v>
                </c:pt>
                <c:pt idx="923">
                  <c:v>-0.979854582811536</c:v>
                </c:pt>
                <c:pt idx="924">
                  <c:v>-0.973423211450988</c:v>
                </c:pt>
                <c:pt idx="925">
                  <c:v>-0.966115824904229</c:v>
                </c:pt>
                <c:pt idx="926">
                  <c:v>-0.957938999325918</c:v>
                </c:pt>
                <c:pt idx="927">
                  <c:v>-0.948900093307157</c:v>
                </c:pt>
                <c:pt idx="928">
                  <c:v>-0.939007241253255</c:v>
                </c:pt>
                <c:pt idx="929">
                  <c:v>-0.928269346063311</c:v>
                </c:pt>
                <c:pt idx="930">
                  <c:v>-0.916696071118209</c:v>
                </c:pt>
                <c:pt idx="931">
                  <c:v>-0.904297831584233</c:v>
                </c:pt>
                <c:pt idx="932">
                  <c:v>-0.891085785040101</c:v>
                </c:pt>
                <c:pt idx="933">
                  <c:v>-0.87707182143592</c:v>
                </c:pt>
                <c:pt idx="934">
                  <c:v>-0.86226855239302</c:v>
                </c:pt>
                <c:pt idx="935">
                  <c:v>-0.846689299854347</c:v>
                </c:pt>
                <c:pt idx="936">
                  <c:v>-0.830348084095617</c:v>
                </c:pt>
                <c:pt idx="937">
                  <c:v>-0.813259611108015</c:v>
                </c:pt>
                <c:pt idx="938">
                  <c:v>-0.795439259363793</c:v>
                </c:pt>
                <c:pt idx="939">
                  <c:v>-0.776903065976682</c:v>
                </c:pt>
                <c:pt idx="940">
                  <c:v>-0.757667712269576</c:v>
                </c:pt>
                <c:pt idx="941">
                  <c:v>-0.737750508762467</c:v>
                </c:pt>
                <c:pt idx="942">
                  <c:v>-0.717169379594136</c:v>
                </c:pt>
                <c:pt idx="943">
                  <c:v>-0.695942846391649</c:v>
                </c:pt>
                <c:pt idx="944">
                  <c:v>-0.674090011602143</c:v>
                </c:pt>
                <c:pt idx="945">
                  <c:v>-0.651630541301908</c:v>
                </c:pt>
                <c:pt idx="946">
                  <c:v>-0.628584647498238</c:v>
                </c:pt>
                <c:pt idx="947">
                  <c:v>-0.604973069940013</c:v>
                </c:pt>
                <c:pt idx="948">
                  <c:v>-0.580817057453302</c:v>
                </c:pt>
                <c:pt idx="949">
                  <c:v>-0.556138348818859</c:v>
                </c:pt>
                <c:pt idx="950">
                  <c:v>-0.530959153208688</c:v>
                </c:pt>
                <c:pt idx="951">
                  <c:v>-0.505302130199296</c:v>
                </c:pt>
                <c:pt idx="952">
                  <c:v>-0.479190369379599</c:v>
                </c:pt>
                <c:pt idx="953">
                  <c:v>-0.45264736957184</c:v>
                </c:pt>
                <c:pt idx="954">
                  <c:v>-0.425697017684244</c:v>
                </c:pt>
                <c:pt idx="955">
                  <c:v>-0.398363567214416</c:v>
                </c:pt>
                <c:pt idx="956">
                  <c:v>-0.370671616422835</c:v>
                </c:pt>
                <c:pt idx="957">
                  <c:v>-0.342646086196054</c:v>
                </c:pt>
                <c:pt idx="958">
                  <c:v>-0.314312197619614</c:v>
                </c:pt>
                <c:pt idx="959">
                  <c:v>-0.285695449280756</c:v>
                </c:pt>
                <c:pt idx="960">
                  <c:v>-0.256821594321409</c:v>
                </c:pt>
                <c:pt idx="961">
                  <c:v>-0.227716617262108</c:v>
                </c:pt>
                <c:pt idx="962">
                  <c:v>-0.198406710617681</c:v>
                </c:pt>
                <c:pt idx="963">
                  <c:v>-0.16891825132575</c:v>
                </c:pt>
                <c:pt idx="964">
                  <c:v>-0.139277777009265</c:v>
                </c:pt>
                <c:pt idx="965">
                  <c:v>-0.109511962094439</c:v>
                </c:pt>
                <c:pt idx="966">
                  <c:v>-0.0796475938055684</c:v>
                </c:pt>
                <c:pt idx="967">
                  <c:v>-0.0497115480583237</c:v>
                </c:pt>
                <c:pt idx="968">
                  <c:v>-0.0197307652732518</c:v>
                </c:pt>
                <c:pt idx="969">
                  <c:v>0.0102677738687794</c:v>
                </c:pt>
                <c:pt idx="970">
                  <c:v>0.0402570727073791</c:v>
                </c:pt>
                <c:pt idx="971">
                  <c:v>0.0702101428978201</c:v>
                </c:pt>
                <c:pt idx="972">
                  <c:v>0.100100028698692</c:v>
                </c:pt>
                <c:pt idx="973">
                  <c:v>0.129899831230281</c:v>
                </c:pt>
                <c:pt idx="974">
                  <c:v>0.159582732681738</c:v>
                </c:pt>
                <c:pt idx="975">
                  <c:v>0.189122020445296</c:v>
                </c:pt>
                <c:pt idx="976">
                  <c:v>0.218491111155807</c:v>
                </c:pt>
                <c:pt idx="977">
                  <c:v>0.247663574613982</c:v>
                </c:pt>
                <c:pt idx="978">
                  <c:v>0.276613157571794</c:v>
                </c:pt>
                <c:pt idx="979">
                  <c:v>0.305313807358623</c:v>
                </c:pt>
                <c:pt idx="980">
                  <c:v>0.333739695326896</c:v>
                </c:pt>
                <c:pt idx="981">
                  <c:v>0.361865240096122</c:v>
                </c:pt>
                <c:pt idx="982">
                  <c:v>0.389665130574436</c:v>
                </c:pt>
                <c:pt idx="983">
                  <c:v>0.41711434873684</c:v>
                </c:pt>
                <c:pt idx="984">
                  <c:v>0.444188192139751</c:v>
                </c:pt>
                <c:pt idx="985">
                  <c:v>0.47086229615154</c:v>
                </c:pt>
                <c:pt idx="986">
                  <c:v>0.497112655879048</c:v>
                </c:pt>
                <c:pt idx="987">
                  <c:v>0.522915647770362</c:v>
                </c:pt>
                <c:pt idx="988">
                  <c:v>0.54824805087443</c:v>
                </c:pt>
                <c:pt idx="989">
                  <c:v>0.573087067738344</c:v>
                </c:pt>
                <c:pt idx="990">
                  <c:v>0.59741034492351</c:v>
                </c:pt>
                <c:pt idx="991">
                  <c:v>0.621195993122231</c:v>
                </c:pt>
                <c:pt idx="992">
                  <c:v>0.644422606856613</c:v>
                </c:pt>
                <c:pt idx="993">
                  <c:v>0.667069283742049</c:v>
                </c:pt>
                <c:pt idx="994">
                  <c:v>0.689115643297942</c:v>
                </c:pt>
                <c:pt idx="995">
                  <c:v>0.710541845288775</c:v>
                </c:pt>
                <c:pt idx="996">
                  <c:v>0.731328607578989</c:v>
                </c:pt>
                <c:pt idx="997">
                  <c:v>0.751457223485579</c:v>
                </c:pt>
                <c:pt idx="998">
                  <c:v>0.770909578612871</c:v>
                </c:pt>
                <c:pt idx="999">
                  <c:v>0.789668167154247</c:v>
                </c:pt>
                <c:pt idx="1000">
                  <c:v>0.807716107646188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5611832"/>
        <c:axId val="448711576"/>
      </c:scatterChart>
      <c:valAx>
        <c:axId val="615611832"/>
        <c:scaling>
          <c:orientation val="minMax"/>
        </c:scaling>
        <c:delete val="1"/>
        <c:axPos val="t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448711576"/>
        <c:crosses val="max"/>
        <c:crossBetween val="midCat"/>
      </c:valAx>
      <c:valAx>
        <c:axId val="448711576"/>
        <c:scaling>
          <c:orientation val="minMax"/>
        </c:scaling>
        <c:delete val="1"/>
        <c:axPos val="l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615611832"/>
        <c:crosses val="autoZero"/>
        <c:crossBetween val="midCat"/>
      </c:valAx>
      <c:spPr>
        <a:noFill/>
        <a:ln w="12644">
          <a:solidFill>
            <a:srgbClr val="00000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61">
      <a:solidFill>
        <a:srgbClr val="000000"/>
      </a:solidFill>
      <a:prstDash val="solid"/>
    </a:ln>
  </c:spPr>
  <c:txPr>
    <a:bodyPr/>
    <a:lstStyle/>
    <a:p>
      <a:pPr>
        <a:defRPr sz="2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0810810810810811"/>
          <c:y val="0.09"/>
          <c:w val="0.855855855855856"/>
          <c:h val="0.84"/>
        </c:manualLayout>
      </c:layout>
      <c:scatterChart>
        <c:scatterStyle val="smoothMarker"/>
        <c:varyColors val="0"/>
        <c:ser>
          <c:idx val="0"/>
          <c:order val="0"/>
          <c:spPr>
            <a:ln w="37933">
              <a:solidFill>
                <a:srgbClr val="63AAFE"/>
              </a:solidFill>
              <a:prstDash val="solid"/>
            </a:ln>
          </c:spPr>
          <c:marker>
            <c:symbol val="none"/>
          </c:marker>
          <c:xVal>
            <c:numRef>
              <c:f>'Input &amp; main display'!$B$3:$B$1003</c:f>
              <c:numCache>
                <c:formatCode>0.000</c:formatCode>
                <c:ptCount val="1001"/>
                <c:pt idx="0">
                  <c:v>1.0</c:v>
                </c:pt>
                <c:pt idx="1">
                  <c:v>0.999800006666578</c:v>
                </c:pt>
                <c:pt idx="2">
                  <c:v>0.999200106660978</c:v>
                </c:pt>
                <c:pt idx="3">
                  <c:v>0.998200539935204</c:v>
                </c:pt>
                <c:pt idx="4">
                  <c:v>0.996801706302619</c:v>
                </c:pt>
                <c:pt idx="5">
                  <c:v>0.995004165278026</c:v>
                </c:pt>
                <c:pt idx="6">
                  <c:v>0.992808635853866</c:v>
                </c:pt>
                <c:pt idx="7">
                  <c:v>0.990215996212637</c:v>
                </c:pt>
                <c:pt idx="8">
                  <c:v>0.987227283375627</c:v>
                </c:pt>
                <c:pt idx="9">
                  <c:v>0.983843692788121</c:v>
                </c:pt>
                <c:pt idx="10">
                  <c:v>0.980066577841242</c:v>
                </c:pt>
                <c:pt idx="11">
                  <c:v>0.975897449330605</c:v>
                </c:pt>
                <c:pt idx="12">
                  <c:v>0.97133797485203</c:v>
                </c:pt>
                <c:pt idx="13">
                  <c:v>0.966389978134513</c:v>
                </c:pt>
                <c:pt idx="14">
                  <c:v>0.961055438310771</c:v>
                </c:pt>
                <c:pt idx="15">
                  <c:v>0.955336489125606</c:v>
                </c:pt>
                <c:pt idx="16">
                  <c:v>0.949235418082441</c:v>
                </c:pt>
                <c:pt idx="17">
                  <c:v>0.942754665528346</c:v>
                </c:pt>
                <c:pt idx="18">
                  <c:v>0.935896823677935</c:v>
                </c:pt>
                <c:pt idx="19">
                  <c:v>0.92866463557651</c:v>
                </c:pt>
                <c:pt idx="20">
                  <c:v>0.921060994002885</c:v>
                </c:pt>
                <c:pt idx="21">
                  <c:v>0.913088940312308</c:v>
                </c:pt>
                <c:pt idx="22">
                  <c:v>0.904751663219963</c:v>
                </c:pt>
                <c:pt idx="23">
                  <c:v>0.896052497525525</c:v>
                </c:pt>
                <c:pt idx="24">
                  <c:v>0.886994922779284</c:v>
                </c:pt>
                <c:pt idx="25">
                  <c:v>0.877582561890373</c:v>
                </c:pt>
                <c:pt idx="26">
                  <c:v>0.86781917967765</c:v>
                </c:pt>
                <c:pt idx="27">
                  <c:v>0.857708681363824</c:v>
                </c:pt>
                <c:pt idx="28">
                  <c:v>0.847255111013416</c:v>
                </c:pt>
                <c:pt idx="29">
                  <c:v>0.836462649915187</c:v>
                </c:pt>
                <c:pt idx="30">
                  <c:v>0.825335614909678</c:v>
                </c:pt>
                <c:pt idx="31">
                  <c:v>0.813878456662534</c:v>
                </c:pt>
                <c:pt idx="32">
                  <c:v>0.802095757884293</c:v>
                </c:pt>
                <c:pt idx="33">
                  <c:v>0.789992231497365</c:v>
                </c:pt>
                <c:pt idx="34">
                  <c:v>0.777572718750928</c:v>
                </c:pt>
                <c:pt idx="35">
                  <c:v>0.764842187284488</c:v>
                </c:pt>
                <c:pt idx="36">
                  <c:v>0.751805729140895</c:v>
                </c:pt>
                <c:pt idx="37">
                  <c:v>0.738468558729588</c:v>
                </c:pt>
                <c:pt idx="38">
                  <c:v>0.724836010740905</c:v>
                </c:pt>
                <c:pt idx="39">
                  <c:v>0.710913538012277</c:v>
                </c:pt>
                <c:pt idx="40">
                  <c:v>0.696706709347165</c:v>
                </c:pt>
                <c:pt idx="41">
                  <c:v>0.682221207287613</c:v>
                </c:pt>
                <c:pt idx="42">
                  <c:v>0.667462825841308</c:v>
                </c:pt>
                <c:pt idx="43">
                  <c:v>0.652437468164052</c:v>
                </c:pt>
                <c:pt idx="44">
                  <c:v>0.63715114419858</c:v>
                </c:pt>
                <c:pt idx="45">
                  <c:v>0.621609968270664</c:v>
                </c:pt>
                <c:pt idx="46">
                  <c:v>0.605820156643463</c:v>
                </c:pt>
                <c:pt idx="47">
                  <c:v>0.589788025031098</c:v>
                </c:pt>
                <c:pt idx="48">
                  <c:v>0.573519986072457</c:v>
                </c:pt>
                <c:pt idx="49">
                  <c:v>0.557022546766217</c:v>
                </c:pt>
                <c:pt idx="50">
                  <c:v>0.54030230586814</c:v>
                </c:pt>
                <c:pt idx="51">
                  <c:v>0.52336595125165</c:v>
                </c:pt>
                <c:pt idx="52">
                  <c:v>0.506220257232778</c:v>
                </c:pt>
                <c:pt idx="53">
                  <c:v>0.488872081860527</c:v>
                </c:pt>
                <c:pt idx="54">
                  <c:v>0.47132836417374</c:v>
                </c:pt>
                <c:pt idx="55">
                  <c:v>0.453596121425577</c:v>
                </c:pt>
                <c:pt idx="56">
                  <c:v>0.435682446276712</c:v>
                </c:pt>
                <c:pt idx="57">
                  <c:v>0.417594503958358</c:v>
                </c:pt>
                <c:pt idx="58">
                  <c:v>0.399339529406273</c:v>
                </c:pt>
                <c:pt idx="59">
                  <c:v>0.380924824366882</c:v>
                </c:pt>
                <c:pt idx="60">
                  <c:v>0.362357754476674</c:v>
                </c:pt>
                <c:pt idx="61">
                  <c:v>0.343645746316047</c:v>
                </c:pt>
                <c:pt idx="62">
                  <c:v>0.324796284438776</c:v>
                </c:pt>
                <c:pt idx="63">
                  <c:v>0.305816908378289</c:v>
                </c:pt>
                <c:pt idx="64">
                  <c:v>0.286715209631955</c:v>
                </c:pt>
                <c:pt idx="65">
                  <c:v>0.267498828624587</c:v>
                </c:pt>
                <c:pt idx="66">
                  <c:v>0.248175451652373</c:v>
                </c:pt>
                <c:pt idx="67">
                  <c:v>0.228752807808459</c:v>
                </c:pt>
                <c:pt idx="68">
                  <c:v>0.209238665891419</c:v>
                </c:pt>
                <c:pt idx="69">
                  <c:v>0.189640831297834</c:v>
                </c:pt>
                <c:pt idx="70">
                  <c:v>0.169967142900241</c:v>
                </c:pt>
                <c:pt idx="71">
                  <c:v>0.150225469911686</c:v>
                </c:pt>
                <c:pt idx="72">
                  <c:v>0.130423708738146</c:v>
                </c:pt>
                <c:pt idx="73">
                  <c:v>0.11056977982007</c:v>
                </c:pt>
                <c:pt idx="74">
                  <c:v>0.0906716244643097</c:v>
                </c:pt>
                <c:pt idx="75">
                  <c:v>0.0707372016677029</c:v>
                </c:pt>
                <c:pt idx="76">
                  <c:v>0.0507744849335792</c:v>
                </c:pt>
                <c:pt idx="77">
                  <c:v>0.0307914590824661</c:v>
                </c:pt>
                <c:pt idx="78">
                  <c:v>0.0107961170582674</c:v>
                </c:pt>
                <c:pt idx="79">
                  <c:v>-0.00920354326880833</c:v>
                </c:pt>
                <c:pt idx="80">
                  <c:v>-0.0291995223012888</c:v>
                </c:pt>
                <c:pt idx="81">
                  <c:v>-0.0491838219141705</c:v>
                </c:pt>
                <c:pt idx="82">
                  <c:v>-0.0691484486540619</c:v>
                </c:pt>
                <c:pt idx="83">
                  <c:v>-0.0890854169364589</c:v>
                </c:pt>
                <c:pt idx="84">
                  <c:v>-0.108986752239871</c:v>
                </c:pt>
                <c:pt idx="85">
                  <c:v>-0.128844494295525</c:v>
                </c:pt>
                <c:pt idx="86">
                  <c:v>-0.148650700271364</c:v>
                </c:pt>
                <c:pt idx="87">
                  <c:v>-0.168397447949077</c:v>
                </c:pt>
                <c:pt idx="88">
                  <c:v>-0.18807683889288</c:v>
                </c:pt>
                <c:pt idx="89">
                  <c:v>-0.207681001608784</c:v>
                </c:pt>
                <c:pt idx="90">
                  <c:v>-0.227202094693087</c:v>
                </c:pt>
                <c:pt idx="91">
                  <c:v>-0.246632309968834</c:v>
                </c:pt>
                <c:pt idx="92">
                  <c:v>-0.26596387560898</c:v>
                </c:pt>
                <c:pt idx="93">
                  <c:v>-0.285189059245021</c:v>
                </c:pt>
                <c:pt idx="94">
                  <c:v>-0.304300171059833</c:v>
                </c:pt>
                <c:pt idx="95">
                  <c:v>-0.323289566863503</c:v>
                </c:pt>
                <c:pt idx="96">
                  <c:v>-0.342149651150898</c:v>
                </c:pt>
                <c:pt idx="97">
                  <c:v>-0.360872880139767</c:v>
                </c:pt>
                <c:pt idx="98">
                  <c:v>-0.379451764788154</c:v>
                </c:pt>
                <c:pt idx="99">
                  <c:v>-0.397878873789916</c:v>
                </c:pt>
                <c:pt idx="100">
                  <c:v>-0.416146836547142</c:v>
                </c:pt>
                <c:pt idx="101">
                  <c:v>-0.4342483461183</c:v>
                </c:pt>
                <c:pt idx="102">
                  <c:v>-0.452176162140912</c:v>
                </c:pt>
                <c:pt idx="103">
                  <c:v>-0.469923113727602</c:v>
                </c:pt>
                <c:pt idx="104">
                  <c:v>-0.487482102334359</c:v>
                </c:pt>
                <c:pt idx="105">
                  <c:v>-0.504846104599858</c:v>
                </c:pt>
                <c:pt idx="106">
                  <c:v>-0.522008175154707</c:v>
                </c:pt>
                <c:pt idx="107">
                  <c:v>-0.538961449399512</c:v>
                </c:pt>
                <c:pt idx="108">
                  <c:v>-0.555699146250613</c:v>
                </c:pt>
                <c:pt idx="109">
                  <c:v>-0.572214570852437</c:v>
                </c:pt>
                <c:pt idx="110">
                  <c:v>-0.588501117255346</c:v>
                </c:pt>
                <c:pt idx="111">
                  <c:v>-0.60455227105793</c:v>
                </c:pt>
                <c:pt idx="112">
                  <c:v>-0.62036161201268</c:v>
                </c:pt>
                <c:pt idx="113">
                  <c:v>-0.635922816594002</c:v>
                </c:pt>
                <c:pt idx="114">
                  <c:v>-0.651229660527545</c:v>
                </c:pt>
                <c:pt idx="115">
                  <c:v>-0.666276021279824</c:v>
                </c:pt>
                <c:pt idx="116">
                  <c:v>-0.681055880507152</c:v>
                </c:pt>
                <c:pt idx="117">
                  <c:v>-0.695563326462902</c:v>
                </c:pt>
                <c:pt idx="118">
                  <c:v>-0.70979255636212</c:v>
                </c:pt>
                <c:pt idx="119">
                  <c:v>-0.723737878702568</c:v>
                </c:pt>
                <c:pt idx="120">
                  <c:v>-0.737393715541245</c:v>
                </c:pt>
                <c:pt idx="121">
                  <c:v>-0.750754604725491</c:v>
                </c:pt>
                <c:pt idx="122">
                  <c:v>-0.763815202077774</c:v>
                </c:pt>
                <c:pt idx="123">
                  <c:v>-0.776570283533293</c:v>
                </c:pt>
                <c:pt idx="124">
                  <c:v>-0.789014747229531</c:v>
                </c:pt>
                <c:pt idx="125">
                  <c:v>-0.801143615546934</c:v>
                </c:pt>
                <c:pt idx="126">
                  <c:v>-0.81295203709989</c:v>
                </c:pt>
                <c:pt idx="127">
                  <c:v>-0.824435288677222</c:v>
                </c:pt>
                <c:pt idx="128">
                  <c:v>-0.835588777131408</c:v>
                </c:pt>
                <c:pt idx="129">
                  <c:v>-0.846408041215776</c:v>
                </c:pt>
                <c:pt idx="130">
                  <c:v>-0.856888753368947</c:v>
                </c:pt>
                <c:pt idx="131">
                  <c:v>-0.867026721445802</c:v>
                </c:pt>
                <c:pt idx="132">
                  <c:v>-0.876817890394281</c:v>
                </c:pt>
                <c:pt idx="133">
                  <c:v>-0.886258343877352</c:v>
                </c:pt>
                <c:pt idx="134">
                  <c:v>-0.895344305839492</c:v>
                </c:pt>
                <c:pt idx="135">
                  <c:v>-0.904072142017061</c:v>
                </c:pt>
                <c:pt idx="136">
                  <c:v>-0.912438361391958</c:v>
                </c:pt>
                <c:pt idx="137">
                  <c:v>-0.920439617587981</c:v>
                </c:pt>
                <c:pt idx="138">
                  <c:v>-0.928072710209333</c:v>
                </c:pt>
                <c:pt idx="139">
                  <c:v>-0.935334586120739</c:v>
                </c:pt>
                <c:pt idx="140">
                  <c:v>-0.942222340668658</c:v>
                </c:pt>
                <c:pt idx="141">
                  <c:v>-0.948733218843107</c:v>
                </c:pt>
                <c:pt idx="142">
                  <c:v>-0.954864616379626</c:v>
                </c:pt>
                <c:pt idx="143">
                  <c:v>-0.960614080800952</c:v>
                </c:pt>
                <c:pt idx="144">
                  <c:v>-0.965979312397975</c:v>
                </c:pt>
                <c:pt idx="145">
                  <c:v>-0.970958165149591</c:v>
                </c:pt>
                <c:pt idx="146">
                  <c:v>-0.975548647581083</c:v>
                </c:pt>
                <c:pt idx="147">
                  <c:v>-0.979748923560684</c:v>
                </c:pt>
                <c:pt idx="148">
                  <c:v>-0.983557313034006</c:v>
                </c:pt>
                <c:pt idx="149">
                  <c:v>-0.986972292696038</c:v>
                </c:pt>
                <c:pt idx="150">
                  <c:v>-0.989992496600445</c:v>
                </c:pt>
                <c:pt idx="151">
                  <c:v>-0.992616716705937</c:v>
                </c:pt>
                <c:pt idx="152">
                  <c:v>-0.994843903359459</c:v>
                </c:pt>
                <c:pt idx="153">
                  <c:v>-0.996673165716047</c:v>
                </c:pt>
                <c:pt idx="154">
                  <c:v>-0.998103772095146</c:v>
                </c:pt>
                <c:pt idx="155">
                  <c:v>-0.999135150273279</c:v>
                </c:pt>
                <c:pt idx="156">
                  <c:v>-0.999766887712928</c:v>
                </c:pt>
                <c:pt idx="157">
                  <c:v>-0.999998731727539</c:v>
                </c:pt>
                <c:pt idx="158">
                  <c:v>-0.999830589582598</c:v>
                </c:pt>
                <c:pt idx="159">
                  <c:v>-0.999262528532721</c:v>
                </c:pt>
                <c:pt idx="160">
                  <c:v>-0.998294775794753</c:v>
                </c:pt>
                <c:pt idx="161">
                  <c:v>-0.996927718456887</c:v>
                </c:pt>
                <c:pt idx="162">
                  <c:v>-0.99516190332383</c:v>
                </c:pt>
                <c:pt idx="163">
                  <c:v>-0.992998036698093</c:v>
                </c:pt>
                <c:pt idx="164">
                  <c:v>-0.990436984097473</c:v>
                </c:pt>
                <c:pt idx="165">
                  <c:v>-0.987479769908865</c:v>
                </c:pt>
                <c:pt idx="166">
                  <c:v>-0.984127576978514</c:v>
                </c:pt>
                <c:pt idx="167">
                  <c:v>-0.980381746138899</c:v>
                </c:pt>
                <c:pt idx="168">
                  <c:v>-0.97624377567241</c:v>
                </c:pt>
                <c:pt idx="169">
                  <c:v>-0.971715320712062</c:v>
                </c:pt>
                <c:pt idx="170">
                  <c:v>-0.966798192579461</c:v>
                </c:pt>
                <c:pt idx="171">
                  <c:v>-0.961494358060299</c:v>
                </c:pt>
                <c:pt idx="172">
                  <c:v>-0.955805938617666</c:v>
                </c:pt>
                <c:pt idx="173">
                  <c:v>-0.949735209543496</c:v>
                </c:pt>
                <c:pt idx="174">
                  <c:v>-0.943284599048476</c:v>
                </c:pt>
                <c:pt idx="175">
                  <c:v>-0.936456687290796</c:v>
                </c:pt>
                <c:pt idx="176">
                  <c:v>-0.929254205344123</c:v>
                </c:pt>
                <c:pt idx="177">
                  <c:v>-0.921680034105203</c:v>
                </c:pt>
                <c:pt idx="178">
                  <c:v>-0.913737203141545</c:v>
                </c:pt>
                <c:pt idx="179">
                  <c:v>-0.90542888947963</c:v>
                </c:pt>
                <c:pt idx="180">
                  <c:v>-0.896758416334147</c:v>
                </c:pt>
                <c:pt idx="181">
                  <c:v>-0.88772925177875</c:v>
                </c:pt>
                <c:pt idx="182">
                  <c:v>-0.878345007358874</c:v>
                </c:pt>
                <c:pt idx="183">
                  <c:v>-0.868609436647165</c:v>
                </c:pt>
                <c:pt idx="184">
                  <c:v>-0.858526433742102</c:v>
                </c:pt>
                <c:pt idx="185">
                  <c:v>-0.848100031710408</c:v>
                </c:pt>
                <c:pt idx="186">
                  <c:v>-0.83733440097388</c:v>
                </c:pt>
                <c:pt idx="187">
                  <c:v>-0.826233847641272</c:v>
                </c:pt>
                <c:pt idx="188">
                  <c:v>-0.814802811785912</c:v>
                </c:pt>
                <c:pt idx="189">
                  <c:v>-0.803045865669731</c:v>
                </c:pt>
                <c:pt idx="190">
                  <c:v>-0.790967711914417</c:v>
                </c:pt>
                <c:pt idx="191">
                  <c:v>-0.778573181620432</c:v>
                </c:pt>
                <c:pt idx="192">
                  <c:v>-0.765867232434637</c:v>
                </c:pt>
                <c:pt idx="193">
                  <c:v>-0.752854946567295</c:v>
                </c:pt>
                <c:pt idx="194">
                  <c:v>-0.739541528759258</c:v>
                </c:pt>
                <c:pt idx="195">
                  <c:v>-0.72593230420014</c:v>
                </c:pt>
                <c:pt idx="196">
                  <c:v>-0.71203271639831</c:v>
                </c:pt>
                <c:pt idx="197">
                  <c:v>-0.697848325003564</c:v>
                </c:pt>
                <c:pt idx="198">
                  <c:v>-0.683384803583336</c:v>
                </c:pt>
                <c:pt idx="199">
                  <c:v>-0.668647937353351</c:v>
                </c:pt>
                <c:pt idx="200">
                  <c:v>-0.653643620863612</c:v>
                </c:pt>
                <c:pt idx="201">
                  <c:v>-0.638377855640659</c:v>
                </c:pt>
                <c:pt idx="202">
                  <c:v>-0.622856747787041</c:v>
                </c:pt>
                <c:pt idx="203">
                  <c:v>-0.607086505538955</c:v>
                </c:pt>
                <c:pt idx="204">
                  <c:v>-0.591073436783031</c:v>
                </c:pt>
                <c:pt idx="205">
                  <c:v>-0.574823946533269</c:v>
                </c:pt>
                <c:pt idx="206">
                  <c:v>-0.55834453436911</c:v>
                </c:pt>
                <c:pt idx="207">
                  <c:v>-0.541641791835699</c:v>
                </c:pt>
                <c:pt idx="208">
                  <c:v>-0.524722399807346</c:v>
                </c:pt>
                <c:pt idx="209">
                  <c:v>-0.507593125815277</c:v>
                </c:pt>
                <c:pt idx="210">
                  <c:v>-0.490260821340699</c:v>
                </c:pt>
                <c:pt idx="211">
                  <c:v>-0.47273241907431</c:v>
                </c:pt>
                <c:pt idx="212">
                  <c:v>-0.455014930143305</c:v>
                </c:pt>
                <c:pt idx="213">
                  <c:v>-0.437115441307028</c:v>
                </c:pt>
                <c:pt idx="214">
                  <c:v>-0.419041112122356</c:v>
                </c:pt>
                <c:pt idx="215">
                  <c:v>-0.400799172079975</c:v>
                </c:pt>
                <c:pt idx="216">
                  <c:v>-0.38239691771268</c:v>
                </c:pt>
                <c:pt idx="217">
                  <c:v>-0.363841709676858</c:v>
                </c:pt>
                <c:pt idx="218">
                  <c:v>-0.345140969808323</c:v>
                </c:pt>
                <c:pt idx="219">
                  <c:v>-0.326302178153683</c:v>
                </c:pt>
                <c:pt idx="220">
                  <c:v>-0.307332869978419</c:v>
                </c:pt>
                <c:pt idx="221">
                  <c:v>-0.288240632752882</c:v>
                </c:pt>
                <c:pt idx="222">
                  <c:v>-0.269033103117399</c:v>
                </c:pt>
                <c:pt idx="223">
                  <c:v>-0.249717963827731</c:v>
                </c:pt>
                <c:pt idx="224">
                  <c:v>-0.230302940682059</c:v>
                </c:pt>
                <c:pt idx="225">
                  <c:v>-0.21079579943078</c:v>
                </c:pt>
                <c:pt idx="226">
                  <c:v>-0.191204342670302</c:v>
                </c:pt>
                <c:pt idx="227">
                  <c:v>-0.171536406722112</c:v>
                </c:pt>
                <c:pt idx="228">
                  <c:v>-0.151799858498356</c:v>
                </c:pt>
                <c:pt idx="229">
                  <c:v>-0.13200259235517</c:v>
                </c:pt>
                <c:pt idx="230">
                  <c:v>-0.112152526935055</c:v>
                </c:pt>
                <c:pt idx="231">
                  <c:v>-0.0922576019995116</c:v>
                </c:pt>
                <c:pt idx="232">
                  <c:v>-0.0723257752532545</c:v>
                </c:pt>
                <c:pt idx="233">
                  <c:v>-0.0523650191612259</c:v>
                </c:pt>
                <c:pt idx="234">
                  <c:v>-0.0323833177597247</c:v>
                </c:pt>
                <c:pt idx="235">
                  <c:v>-0.0123886634628906</c:v>
                </c:pt>
                <c:pt idx="236">
                  <c:v>0.0076109461341479</c:v>
                </c:pt>
                <c:pt idx="237">
                  <c:v>0.0276075114542115</c:v>
                </c:pt>
                <c:pt idx="238">
                  <c:v>0.0475930341377878</c:v>
                </c:pt>
                <c:pt idx="239">
                  <c:v>0.0675595202422752</c:v>
                </c:pt>
                <c:pt idx="240">
                  <c:v>0.0874989834394464</c:v>
                </c:pt>
                <c:pt idx="241">
                  <c:v>0.10740344820988</c:v>
                </c:pt>
                <c:pt idx="242">
                  <c:v>0.127264953033056</c:v>
                </c:pt>
                <c:pt idx="243">
                  <c:v>0.147075553571863</c:v>
                </c:pt>
                <c:pt idx="244">
                  <c:v>0.166827325850222</c:v>
                </c:pt>
                <c:pt idx="245">
                  <c:v>0.186512369422576</c:v>
                </c:pt>
                <c:pt idx="246">
                  <c:v>0.206122810533958</c:v>
                </c:pt>
                <c:pt idx="247">
                  <c:v>0.225650805269396</c:v>
                </c:pt>
                <c:pt idx="248">
                  <c:v>0.245088542691362</c:v>
                </c:pt>
                <c:pt idx="249">
                  <c:v>0.264428247964056</c:v>
                </c:pt>
                <c:pt idx="250">
                  <c:v>0.283662185463226</c:v>
                </c:pt>
                <c:pt idx="251">
                  <c:v>0.302782661870323</c:v>
                </c:pt>
                <c:pt idx="252">
                  <c:v>0.321782029249722</c:v>
                </c:pt>
                <c:pt idx="253">
                  <c:v>0.340652688107789</c:v>
                </c:pt>
                <c:pt idx="254">
                  <c:v>0.35938709043259</c:v>
                </c:pt>
                <c:pt idx="255">
                  <c:v>0.37797774271298</c:v>
                </c:pt>
                <c:pt idx="256">
                  <c:v>0.396417208935922</c:v>
                </c:pt>
                <c:pt idx="257">
                  <c:v>0.414698113560782</c:v>
                </c:pt>
                <c:pt idx="258">
                  <c:v>0.432813144469452</c:v>
                </c:pt>
                <c:pt idx="259">
                  <c:v>0.450755055891099</c:v>
                </c:pt>
                <c:pt idx="260">
                  <c:v>0.468516671300377</c:v>
                </c:pt>
                <c:pt idx="261">
                  <c:v>0.48609088628794</c:v>
                </c:pt>
                <c:pt idx="262">
                  <c:v>0.503470671402114</c:v>
                </c:pt>
                <c:pt idx="263">
                  <c:v>0.520649074960579</c:v>
                </c:pt>
                <c:pt idx="264">
                  <c:v>0.537619225830956</c:v>
                </c:pt>
                <c:pt idx="265">
                  <c:v>0.554374336179161</c:v>
                </c:pt>
                <c:pt idx="266">
                  <c:v>0.570907704184454</c:v>
                </c:pt>
                <c:pt idx="267">
                  <c:v>0.587212716720073</c:v>
                </c:pt>
                <c:pt idx="268">
                  <c:v>0.603282851998404</c:v>
                </c:pt>
                <c:pt idx="269">
                  <c:v>0.619111682179599</c:v>
                </c:pt>
                <c:pt idx="270">
                  <c:v>0.634692875942635</c:v>
                </c:pt>
                <c:pt idx="271">
                  <c:v>0.650020201017752</c:v>
                </c:pt>
                <c:pt idx="272">
                  <c:v>0.665087526679283</c:v>
                </c:pt>
                <c:pt idx="273">
                  <c:v>0.679888826197857</c:v>
                </c:pt>
                <c:pt idx="274">
                  <c:v>0.694418179251016</c:v>
                </c:pt>
                <c:pt idx="275">
                  <c:v>0.70866977429126</c:v>
                </c:pt>
                <c:pt idx="276">
                  <c:v>0.722637910870592</c:v>
                </c:pt>
                <c:pt idx="277">
                  <c:v>0.736317001920619</c:v>
                </c:pt>
                <c:pt idx="278">
                  <c:v>0.749701575987307</c:v>
                </c:pt>
                <c:pt idx="279">
                  <c:v>0.762786279419488</c:v>
                </c:pt>
                <c:pt idx="280">
                  <c:v>0.77556587851025</c:v>
                </c:pt>
                <c:pt idx="281">
                  <c:v>0.788035261590348</c:v>
                </c:pt>
                <c:pt idx="282">
                  <c:v>0.800189441072806</c:v>
                </c:pt>
                <c:pt idx="283">
                  <c:v>0.812023555447885</c:v>
                </c:pt>
                <c:pt idx="284">
                  <c:v>0.823532871227622</c:v>
                </c:pt>
                <c:pt idx="285">
                  <c:v>0.83471278483916</c:v>
                </c:pt>
                <c:pt idx="286">
                  <c:v>0.845558824466117</c:v>
                </c:pt>
                <c:pt idx="287">
                  <c:v>0.856066651837255</c:v>
                </c:pt>
                <c:pt idx="288">
                  <c:v>0.866232063961728</c:v>
                </c:pt>
                <c:pt idx="289">
                  <c:v>0.876050994810224</c:v>
                </c:pt>
                <c:pt idx="290">
                  <c:v>0.885519516941319</c:v>
                </c:pt>
                <c:pt idx="291">
                  <c:v>0.894633843072407</c:v>
                </c:pt>
                <c:pt idx="292">
                  <c:v>0.903390327594559</c:v>
                </c:pt>
                <c:pt idx="293">
                  <c:v>0.911785468030717</c:v>
                </c:pt>
                <c:pt idx="294">
                  <c:v>0.919815906436639</c:v>
                </c:pt>
                <c:pt idx="295">
                  <c:v>0.927478430744036</c:v>
                </c:pt>
                <c:pt idx="296">
                  <c:v>0.934769976045349</c:v>
                </c:pt>
                <c:pt idx="297">
                  <c:v>0.941687625819678</c:v>
                </c:pt>
                <c:pt idx="298">
                  <c:v>0.948228613099346</c:v>
                </c:pt>
                <c:pt idx="299">
                  <c:v>0.954390321576654</c:v>
                </c:pt>
                <c:pt idx="300">
                  <c:v>0.960170286650366</c:v>
                </c:pt>
                <c:pt idx="301">
                  <c:v>0.965566196411518</c:v>
                </c:pt>
                <c:pt idx="302">
                  <c:v>0.970575892568149</c:v>
                </c:pt>
                <c:pt idx="303">
                  <c:v>0.975197371308593</c:v>
                </c:pt>
                <c:pt idx="304">
                  <c:v>0.979428784102971</c:v>
                </c:pt>
                <c:pt idx="305">
                  <c:v>0.983268438442584</c:v>
                </c:pt>
                <c:pt idx="306">
                  <c:v>0.986714798516892</c:v>
                </c:pt>
                <c:pt idx="307">
                  <c:v>0.989766485827815</c:v>
                </c:pt>
                <c:pt idx="308">
                  <c:v>0.992422279741117</c:v>
                </c:pt>
                <c:pt idx="309">
                  <c:v>0.994681117974643</c:v>
                </c:pt>
                <c:pt idx="310">
                  <c:v>0.996542097023217</c:v>
                </c:pt>
                <c:pt idx="311">
                  <c:v>0.998004472520033</c:v>
                </c:pt>
                <c:pt idx="312">
                  <c:v>0.99906765953439</c:v>
                </c:pt>
                <c:pt idx="313">
                  <c:v>0.999731232805658</c:v>
                </c:pt>
                <c:pt idx="314">
                  <c:v>0.999994926913375</c:v>
                </c:pt>
                <c:pt idx="315">
                  <c:v>0.999858636383415</c:v>
                </c:pt>
                <c:pt idx="316">
                  <c:v>0.999322415730172</c:v>
                </c:pt>
                <c:pt idx="317">
                  <c:v>0.998386479434759</c:v>
                </c:pt>
                <c:pt idx="318">
                  <c:v>0.997051201859214</c:v>
                </c:pt>
                <c:pt idx="319">
                  <c:v>0.995317117096763</c:v>
                </c:pt>
                <c:pt idx="320">
                  <c:v>0.993184918758193</c:v>
                </c:pt>
                <c:pt idx="321">
                  <c:v>0.990655459694407</c:v>
                </c:pt>
                <c:pt idx="322">
                  <c:v>0.987729751655308</c:v>
                </c:pt>
                <c:pt idx="323">
                  <c:v>0.984408964885101</c:v>
                </c:pt>
                <c:pt idx="324">
                  <c:v>0.980694427654217</c:v>
                </c:pt>
                <c:pt idx="325">
                  <c:v>0.976587625728023</c:v>
                </c:pt>
                <c:pt idx="326">
                  <c:v>0.972090201772533</c:v>
                </c:pt>
                <c:pt idx="327">
                  <c:v>0.967203954697364</c:v>
                </c:pt>
                <c:pt idx="328">
                  <c:v>0.961930838936196</c:v>
                </c:pt>
                <c:pt idx="329">
                  <c:v>0.956272963665028</c:v>
                </c:pt>
                <c:pt idx="330">
                  <c:v>0.95023259195853</c:v>
                </c:pt>
                <c:pt idx="331">
                  <c:v>0.943812139884847</c:v>
                </c:pt>
                <c:pt idx="332">
                  <c:v>0.937014175539204</c:v>
                </c:pt>
                <c:pt idx="333">
                  <c:v>0.929841418016701</c:v>
                </c:pt>
                <c:pt idx="334">
                  <c:v>0.922296736324713</c:v>
                </c:pt>
                <c:pt idx="335">
                  <c:v>0.914383148235319</c:v>
                </c:pt>
                <c:pt idx="336">
                  <c:v>0.906103819078245</c:v>
                </c:pt>
                <c:pt idx="337">
                  <c:v>0.897462060474762</c:v>
                </c:pt>
                <c:pt idx="338">
                  <c:v>0.888461329013091</c:v>
                </c:pt>
                <c:pt idx="339">
                  <c:v>0.879105224865808</c:v>
                </c:pt>
                <c:pt idx="340">
                  <c:v>0.869397490349825</c:v>
                </c:pt>
                <c:pt idx="341">
                  <c:v>0.859342008429514</c:v>
                </c:pt>
                <c:pt idx="342">
                  <c:v>0.848942801163572</c:v>
                </c:pt>
                <c:pt idx="343">
                  <c:v>0.838204028096251</c:v>
                </c:pt>
                <c:pt idx="344">
                  <c:v>0.827129984593597</c:v>
                </c:pt>
                <c:pt idx="345">
                  <c:v>0.815725100125357</c:v>
                </c:pt>
                <c:pt idx="346">
                  <c:v>0.803993936493257</c:v>
                </c:pt>
                <c:pt idx="347">
                  <c:v>0.791941186006336</c:v>
                </c:pt>
                <c:pt idx="348">
                  <c:v>0.779571669604087</c:v>
                </c:pt>
                <c:pt idx="349">
                  <c:v>0.766890334928147</c:v>
                </c:pt>
                <c:pt idx="350">
                  <c:v>0.753902254343305</c:v>
                </c:pt>
                <c:pt idx="351">
                  <c:v>0.740612622908621</c:v>
                </c:pt>
                <c:pt idx="352">
                  <c:v>0.727026756299476</c:v>
                </c:pt>
                <c:pt idx="353">
                  <c:v>0.713150088681373</c:v>
                </c:pt>
                <c:pt idx="354">
                  <c:v>0.698988170536338</c:v>
                </c:pt>
                <c:pt idx="355">
                  <c:v>0.684546666442806</c:v>
                </c:pt>
                <c:pt idx="356">
                  <c:v>0.669831352809865</c:v>
                </c:pt>
                <c:pt idx="357">
                  <c:v>0.654848115566765</c:v>
                </c:pt>
                <c:pt idx="358">
                  <c:v>0.639602947808631</c:v>
                </c:pt>
                <c:pt idx="359">
                  <c:v>0.624101947399299</c:v>
                </c:pt>
                <c:pt idx="360">
                  <c:v>0.608351314532254</c:v>
                </c:pt>
                <c:pt idx="361">
                  <c:v>0.592357349250641</c:v>
                </c:pt>
                <c:pt idx="362">
                  <c:v>0.576126448927319</c:v>
                </c:pt>
                <c:pt idx="363">
                  <c:v>0.55966510570601</c:v>
                </c:pt>
                <c:pt idx="364">
                  <c:v>0.542979903904521</c:v>
                </c:pt>
                <c:pt idx="365">
                  <c:v>0.526077517381105</c:v>
                </c:pt>
                <c:pt idx="366">
                  <c:v>0.50896470686501</c:v>
                </c:pt>
                <c:pt idx="367">
                  <c:v>0.491648317252275</c:v>
                </c:pt>
                <c:pt idx="368">
                  <c:v>0.474135274867862</c:v>
                </c:pt>
                <c:pt idx="369">
                  <c:v>0.456432584695222</c:v>
                </c:pt>
                <c:pt idx="370">
                  <c:v>0.43854732757439</c:v>
                </c:pt>
                <c:pt idx="371">
                  <c:v>0.420486657369749</c:v>
                </c:pt>
                <c:pt idx="372">
                  <c:v>0.402257798108573</c:v>
                </c:pt>
                <c:pt idx="373">
                  <c:v>0.38386804109152</c:v>
                </c:pt>
                <c:pt idx="374">
                  <c:v>0.365324741976202</c:v>
                </c:pt>
                <c:pt idx="375">
                  <c:v>0.346635317835026</c:v>
                </c:pt>
                <c:pt idx="376">
                  <c:v>0.327807244188458</c:v>
                </c:pt>
                <c:pt idx="377">
                  <c:v>0.30884805201492</c:v>
                </c:pt>
                <c:pt idx="378">
                  <c:v>0.289765324738495</c:v>
                </c:pt>
                <c:pt idx="379">
                  <c:v>0.27056669519566</c:v>
                </c:pt>
                <c:pt idx="380">
                  <c:v>0.251259842582256</c:v>
                </c:pt>
                <c:pt idx="381">
                  <c:v>0.231852489381904</c:v>
                </c:pt>
                <c:pt idx="382">
                  <c:v>0.212352398277126</c:v>
                </c:pt>
                <c:pt idx="383">
                  <c:v>0.192767369044364</c:v>
                </c:pt>
                <c:pt idx="384">
                  <c:v>0.173105235434182</c:v>
                </c:pt>
                <c:pt idx="385">
                  <c:v>0.153373862037864</c:v>
                </c:pt>
                <c:pt idx="386">
                  <c:v>0.13358114114169</c:v>
                </c:pt>
                <c:pt idx="387">
                  <c:v>0.113734989570117</c:v>
                </c:pt>
                <c:pt idx="388">
                  <c:v>0.0938433455191623</c:v>
                </c:pt>
                <c:pt idx="389">
                  <c:v>0.0739141653812273</c:v>
                </c:pt>
                <c:pt idx="390">
                  <c:v>0.0539554205626497</c:v>
                </c:pt>
                <c:pt idx="391">
                  <c:v>0.0339750942952423</c:v>
                </c:pt>
                <c:pt idx="392">
                  <c:v>0.0139811784431128</c:v>
                </c:pt>
                <c:pt idx="393">
                  <c:v>-0.00601832969398159</c:v>
                </c:pt>
                <c:pt idx="394">
                  <c:v>-0.0260154305794408</c:v>
                </c:pt>
                <c:pt idx="395">
                  <c:v>-0.0460021256395369</c:v>
                </c:pt>
                <c:pt idx="396">
                  <c:v>-0.0659704204627299</c:v>
                </c:pt>
                <c:pt idx="397">
                  <c:v>-0.0859123279973324</c:v>
                </c:pt>
                <c:pt idx="398">
                  <c:v>-0.105819871746218</c:v>
                </c:pt>
                <c:pt idx="399">
                  <c:v>-0.125685088957318</c:v>
                </c:pt>
                <c:pt idx="400">
                  <c:v>-0.145500033808614</c:v>
                </c:pt>
                <c:pt idx="401">
                  <c:v>-0.16525678058636</c:v>
                </c:pt>
                <c:pt idx="402">
                  <c:v>-0.184947426855267</c:v>
                </c:pt>
                <c:pt idx="403">
                  <c:v>-0.204564096619365</c:v>
                </c:pt>
                <c:pt idx="404">
                  <c:v>-0.2240989434723</c:v>
                </c:pt>
                <c:pt idx="405">
                  <c:v>-0.243544153735791</c:v>
                </c:pt>
                <c:pt idx="406">
                  <c:v>-0.262891949585</c:v>
                </c:pt>
                <c:pt idx="407">
                  <c:v>-0.282134592159557</c:v>
                </c:pt>
                <c:pt idx="408">
                  <c:v>-0.301264384658992</c:v>
                </c:pt>
                <c:pt idx="409">
                  <c:v>-0.320273675421368</c:v>
                </c:pt>
                <c:pt idx="410">
                  <c:v>-0.339154860983834</c:v>
                </c:pt>
                <c:pt idx="411">
                  <c:v>-0.357900389123914</c:v>
                </c:pt>
                <c:pt idx="412">
                  <c:v>-0.376502761880283</c:v>
                </c:pt>
                <c:pt idx="413">
                  <c:v>-0.394954538551871</c:v>
                </c:pt>
                <c:pt idx="414">
                  <c:v>-0.413248338674028</c:v>
                </c:pt>
                <c:pt idx="415">
                  <c:v>-0.431376844970621</c:v>
                </c:pt>
                <c:pt idx="416">
                  <c:v>-0.449332806280839</c:v>
                </c:pt>
                <c:pt idx="417">
                  <c:v>-0.467109040459569</c:v>
                </c:pt>
                <c:pt idx="418">
                  <c:v>-0.484698437250152</c:v>
                </c:pt>
                <c:pt idx="419">
                  <c:v>-0.502093961128397</c:v>
                </c:pt>
                <c:pt idx="420">
                  <c:v>-0.519288654116686</c:v>
                </c:pt>
                <c:pt idx="421">
                  <c:v>-0.536275638567084</c:v>
                </c:pt>
                <c:pt idx="422">
                  <c:v>-0.553048119912302</c:v>
                </c:pt>
                <c:pt idx="423">
                  <c:v>-0.569599389383433</c:v>
                </c:pt>
                <c:pt idx="424">
                  <c:v>-0.585922826693367</c:v>
                </c:pt>
                <c:pt idx="425">
                  <c:v>-0.602011902684824</c:v>
                </c:pt>
                <c:pt idx="426">
                  <c:v>-0.617860181941925</c:v>
                </c:pt>
                <c:pt idx="427">
                  <c:v>-0.633461325364275</c:v>
                </c:pt>
                <c:pt idx="428">
                  <c:v>-0.648809092702519</c:v>
                </c:pt>
                <c:pt idx="429">
                  <c:v>-0.663897345054353</c:v>
                </c:pt>
                <c:pt idx="430">
                  <c:v>-0.678720047320012</c:v>
                </c:pt>
                <c:pt idx="431">
                  <c:v>-0.693271270616224</c:v>
                </c:pt>
                <c:pt idx="432">
                  <c:v>-0.707545194647683</c:v>
                </c:pt>
                <c:pt idx="433">
                  <c:v>-0.721536110035093</c:v>
                </c:pt>
                <c:pt idx="434">
                  <c:v>-0.735238420598841</c:v>
                </c:pt>
                <c:pt idx="435">
                  <c:v>-0.748646645597399</c:v>
                </c:pt>
                <c:pt idx="436">
                  <c:v>-0.76175542191954</c:v>
                </c:pt>
                <c:pt idx="437">
                  <c:v>-0.774559506229517</c:v>
                </c:pt>
                <c:pt idx="438">
                  <c:v>-0.787053777064323</c:v>
                </c:pt>
                <c:pt idx="439">
                  <c:v>-0.799233236882215</c:v>
                </c:pt>
                <c:pt idx="440">
                  <c:v>-0.811093014061656</c:v>
                </c:pt>
                <c:pt idx="441">
                  <c:v>-0.8226283648499</c:v>
                </c:pt>
                <c:pt idx="442">
                  <c:v>-0.833834675260437</c:v>
                </c:pt>
                <c:pt idx="443">
                  <c:v>-0.844707462918517</c:v>
                </c:pt>
                <c:pt idx="444">
                  <c:v>-0.855242378854046</c:v>
                </c:pt>
                <c:pt idx="445">
                  <c:v>-0.865435209241112</c:v>
                </c:pt>
                <c:pt idx="446">
                  <c:v>-0.875281877083464</c:v>
                </c:pt>
                <c:pt idx="447">
                  <c:v>-0.884778443845253</c:v>
                </c:pt>
                <c:pt idx="448">
                  <c:v>-0.893921111026392</c:v>
                </c:pt>
                <c:pt idx="449">
                  <c:v>-0.90270622168191</c:v>
                </c:pt>
                <c:pt idx="450">
                  <c:v>-0.911130261884677</c:v>
                </c:pt>
                <c:pt idx="451">
                  <c:v>-0.919189862130932</c:v>
                </c:pt>
                <c:pt idx="452">
                  <c:v>-0.926881798688036</c:v>
                </c:pt>
                <c:pt idx="453">
                  <c:v>-0.934202994883924</c:v>
                </c:pt>
                <c:pt idx="454">
                  <c:v>-0.941150522337732</c:v>
                </c:pt>
                <c:pt idx="455">
                  <c:v>-0.947721602131112</c:v>
                </c:pt>
                <c:pt idx="456">
                  <c:v>-0.953913605919758</c:v>
                </c:pt>
                <c:pt idx="457">
                  <c:v>-0.959724056984716</c:v>
                </c:pt>
                <c:pt idx="458">
                  <c:v>-0.965150631223029</c:v>
                </c:pt>
                <c:pt idx="459">
                  <c:v>-0.970191158077357</c:v>
                </c:pt>
                <c:pt idx="460">
                  <c:v>-0.974843621404164</c:v>
                </c:pt>
                <c:pt idx="461">
                  <c:v>-0.97910616028015</c:v>
                </c:pt>
                <c:pt idx="462">
                  <c:v>-0.982977069746599</c:v>
                </c:pt>
                <c:pt idx="463">
                  <c:v>-0.986454801491336</c:v>
                </c:pt>
                <c:pt idx="464">
                  <c:v>-0.989537964468031</c:v>
                </c:pt>
                <c:pt idx="465">
                  <c:v>-0.992225325452603</c:v>
                </c:pt>
                <c:pt idx="466">
                  <c:v>-0.994515809536489</c:v>
                </c:pt>
                <c:pt idx="467">
                  <c:v>-0.996408500556594</c:v>
                </c:pt>
                <c:pt idx="468">
                  <c:v>-0.997902641461745</c:v>
                </c:pt>
                <c:pt idx="469">
                  <c:v>-0.998997634615504</c:v>
                </c:pt>
                <c:pt idx="470">
                  <c:v>-0.999693042035206</c:v>
                </c:pt>
                <c:pt idx="471">
                  <c:v>-0.999988585567158</c:v>
                </c:pt>
                <c:pt idx="472">
                  <c:v>-0.999884146997886</c:v>
                </c:pt>
                <c:pt idx="473">
                  <c:v>-0.999379768101426</c:v>
                </c:pt>
                <c:pt idx="474">
                  <c:v>-0.998475650622611</c:v>
                </c:pt>
                <c:pt idx="475">
                  <c:v>-0.997172156196378</c:v>
                </c:pt>
                <c:pt idx="476">
                  <c:v>-0.995469806203119</c:v>
                </c:pt>
                <c:pt idx="477">
                  <c:v>-0.993369281560131</c:v>
                </c:pt>
                <c:pt idx="478">
                  <c:v>-0.990871422449267</c:v>
                </c:pt>
                <c:pt idx="479">
                  <c:v>-0.987977227980866</c:v>
                </c:pt>
                <c:pt idx="480">
                  <c:v>-0.984687855794127</c:v>
                </c:pt>
                <c:pt idx="481">
                  <c:v>-0.981004621594066</c:v>
                </c:pt>
                <c:pt idx="482">
                  <c:v>-0.976928998625255</c:v>
                </c:pt>
                <c:pt idx="483">
                  <c:v>-0.97246261708254</c:v>
                </c:pt>
                <c:pt idx="484">
                  <c:v>-0.967607263458988</c:v>
                </c:pt>
                <c:pt idx="485">
                  <c:v>-0.96236487983131</c:v>
                </c:pt>
                <c:pt idx="486">
                  <c:v>-0.95673756308306</c:v>
                </c:pt>
                <c:pt idx="487">
                  <c:v>-0.950727564065908</c:v>
                </c:pt>
                <c:pt idx="488">
                  <c:v>-0.944337286699328</c:v>
                </c:pt>
                <c:pt idx="489">
                  <c:v>-0.937569287009064</c:v>
                </c:pt>
                <c:pt idx="490">
                  <c:v>-0.930426272104753</c:v>
                </c:pt>
                <c:pt idx="491">
                  <c:v>-0.922911099097119</c:v>
                </c:pt>
                <c:pt idx="492">
                  <c:v>-0.915026773955164</c:v>
                </c:pt>
                <c:pt idx="493">
                  <c:v>-0.906776450303821</c:v>
                </c:pt>
                <c:pt idx="494">
                  <c:v>-0.898163428162546</c:v>
                </c:pt>
                <c:pt idx="495">
                  <c:v>-0.889191152625361</c:v>
                </c:pt>
                <c:pt idx="496">
                  <c:v>-0.879863212482849</c:v>
                </c:pt>
                <c:pt idx="497">
                  <c:v>-0.870183338786697</c:v>
                </c:pt>
                <c:pt idx="498">
                  <c:v>-0.86015540335732</c:v>
                </c:pt>
                <c:pt idx="499">
                  <c:v>-0.849783417235186</c:v>
                </c:pt>
                <c:pt idx="500">
                  <c:v>-0.839071529076452</c:v>
                </c:pt>
                <c:pt idx="501">
                  <c:v>-0.82802402349356</c:v>
                </c:pt>
                <c:pt idx="502">
                  <c:v>-0.816645319341443</c:v>
                </c:pt>
                <c:pt idx="503">
                  <c:v>-0.804939967950047</c:v>
                </c:pt>
                <c:pt idx="504">
                  <c:v>-0.792912651303862</c:v>
                </c:pt>
                <c:pt idx="505">
                  <c:v>-0.780568180169184</c:v>
                </c:pt>
                <c:pt idx="506">
                  <c:v>-0.767911492169874</c:v>
                </c:pt>
                <c:pt idx="507">
                  <c:v>-0.754947649812379</c:v>
                </c:pt>
                <c:pt idx="508">
                  <c:v>-0.741681838460795</c:v>
                </c:pt>
                <c:pt idx="509">
                  <c:v>-0.728119364262786</c:v>
                </c:pt>
                <c:pt idx="510">
                  <c:v>-0.7142656520272</c:v>
                </c:pt>
                <c:pt idx="511">
                  <c:v>-0.700126243054217</c:v>
                </c:pt>
                <c:pt idx="512">
                  <c:v>-0.685706792918906</c:v>
                </c:pt>
                <c:pt idx="513">
                  <c:v>-0.671013069209063</c:v>
                </c:pt>
                <c:pt idx="514">
                  <c:v>-0.656050949218258</c:v>
                </c:pt>
                <c:pt idx="515">
                  <c:v>-0.640826417594993</c:v>
                </c:pt>
                <c:pt idx="516">
                  <c:v>-0.62534556394893</c:v>
                </c:pt>
                <c:pt idx="517">
                  <c:v>-0.609614580415118</c:v>
                </c:pt>
                <c:pt idx="518">
                  <c:v>-0.593639759177225</c:v>
                </c:pt>
                <c:pt idx="519">
                  <c:v>-0.577427489950751</c:v>
                </c:pt>
                <c:pt idx="520">
                  <c:v>-0.560984257427229</c:v>
                </c:pt>
                <c:pt idx="521">
                  <c:v>-0.544316638680426</c:v>
                </c:pt>
                <c:pt idx="522">
                  <c:v>-0.52743130053561</c:v>
                </c:pt>
                <c:pt idx="523">
                  <c:v>-0.510334996902901</c:v>
                </c:pt>
                <c:pt idx="524">
                  <c:v>-0.493034566075809</c:v>
                </c:pt>
                <c:pt idx="525">
                  <c:v>-0.475536927995992</c:v>
                </c:pt>
                <c:pt idx="526">
                  <c:v>-0.457849081485386</c:v>
                </c:pt>
                <c:pt idx="527">
                  <c:v>-0.439978101446758</c:v>
                </c:pt>
                <c:pt idx="528">
                  <c:v>-0.421931136033846</c:v>
                </c:pt>
                <c:pt idx="529">
                  <c:v>-0.403715403792196</c:v>
                </c:pt>
                <c:pt idx="530">
                  <c:v>-0.38533819077183</c:v>
                </c:pt>
                <c:pt idx="531">
                  <c:v>-0.366806847612928</c:v>
                </c:pt>
                <c:pt idx="532">
                  <c:v>-0.348128786605673</c:v>
                </c:pt>
                <c:pt idx="533">
                  <c:v>-0.329311478725432</c:v>
                </c:pt>
                <c:pt idx="534">
                  <c:v>-0.310362450644462</c:v>
                </c:pt>
                <c:pt idx="535">
                  <c:v>-0.291289281721345</c:v>
                </c:pt>
                <c:pt idx="536">
                  <c:v>-0.272099600969344</c:v>
                </c:pt>
                <c:pt idx="537">
                  <c:v>-0.252801084004902</c:v>
                </c:pt>
                <c:pt idx="538">
                  <c:v>-0.233401449977495</c:v>
                </c:pt>
                <c:pt idx="539">
                  <c:v>-0.213908458482075</c:v>
                </c:pt>
                <c:pt idx="540">
                  <c:v>-0.194329906455335</c:v>
                </c:pt>
                <c:pt idx="541">
                  <c:v>-0.174673625057045</c:v>
                </c:pt>
                <c:pt idx="542">
                  <c:v>-0.154947476537683</c:v>
                </c:pt>
                <c:pt idx="543">
                  <c:v>-0.135159351093645</c:v>
                </c:pt>
                <c:pt idx="544">
                  <c:v>-0.115317163711268</c:v>
                </c:pt>
                <c:pt idx="545">
                  <c:v>-0.0954288510009506</c:v>
                </c:pt>
                <c:pt idx="546">
                  <c:v>-0.0755023680226002</c:v>
                </c:pt>
                <c:pt idx="547">
                  <c:v>-0.0555456851037256</c:v>
                </c:pt>
                <c:pt idx="548">
                  <c:v>-0.0355667846514069</c:v>
                </c:pt>
                <c:pt idx="549">
                  <c:v>-0.015573657959447</c:v>
                </c:pt>
                <c:pt idx="550">
                  <c:v>0.00442569798805078</c:v>
                </c:pt>
                <c:pt idx="551">
                  <c:v>0.0244232837153618</c:v>
                </c:pt>
                <c:pt idx="552">
                  <c:v>0.0444111004548262</c:v>
                </c:pt>
                <c:pt idx="553">
                  <c:v>0.0643811533462505</c:v>
                </c:pt>
                <c:pt idx="554">
                  <c:v>0.0843254546347384</c:v>
                </c:pt>
                <c:pt idx="555">
                  <c:v>0.104236026865697</c:v>
                </c:pt>
                <c:pt idx="556">
                  <c:v>0.124104906075704</c:v>
                </c:pt>
                <c:pt idx="557">
                  <c:v>0.143924144977993</c:v>
                </c:pt>
                <c:pt idx="558">
                  <c:v>0.163685816141252</c:v>
                </c:pt>
                <c:pt idx="559">
                  <c:v>0.183382015160503</c:v>
                </c:pt>
                <c:pt idx="560">
                  <c:v>0.20300486381875</c:v>
                </c:pt>
                <c:pt idx="561">
                  <c:v>0.222546513238168</c:v>
                </c:pt>
                <c:pt idx="562">
                  <c:v>0.241999147019535</c:v>
                </c:pt>
                <c:pt idx="563">
                  <c:v>0.261354984368707</c:v>
                </c:pt>
                <c:pt idx="564">
                  <c:v>0.280606283208818</c:v>
                </c:pt>
                <c:pt idx="565">
                  <c:v>0.299745343277015</c:v>
                </c:pt>
                <c:pt idx="566">
                  <c:v>0.31876450920445</c:v>
                </c:pt>
                <c:pt idx="567">
                  <c:v>0.337656173578341</c:v>
                </c:pt>
                <c:pt idx="568">
                  <c:v>0.356412779984822</c:v>
                </c:pt>
                <c:pt idx="569">
                  <c:v>0.375026826031418</c:v>
                </c:pt>
                <c:pt idx="570">
                  <c:v>0.393490866347891</c:v>
                </c:pt>
                <c:pt idx="571">
                  <c:v>0.4117975155643</c:v>
                </c:pt>
                <c:pt idx="572">
                  <c:v>0.429939451265043</c:v>
                </c:pt>
                <c:pt idx="573">
                  <c:v>0.447909416917731</c:v>
                </c:pt>
                <c:pt idx="574">
                  <c:v>0.465700224775697</c:v>
                </c:pt>
                <c:pt idx="575">
                  <c:v>0.483304758753006</c:v>
                </c:pt>
                <c:pt idx="576">
                  <c:v>0.500715977270791</c:v>
                </c:pt>
                <c:pt idx="577">
                  <c:v>0.517926916073792</c:v>
                </c:pt>
                <c:pt idx="578">
                  <c:v>0.534930691015965</c:v>
                </c:pt>
                <c:pt idx="579">
                  <c:v>0.551720500814045</c:v>
                </c:pt>
                <c:pt idx="580">
                  <c:v>0.568289629767974</c:v>
                </c:pt>
                <c:pt idx="581">
                  <c:v>0.584631450447089</c:v>
                </c:pt>
                <c:pt idx="582">
                  <c:v>0.60073942634101</c:v>
                </c:pt>
                <c:pt idx="583">
                  <c:v>0.616607114474145</c:v>
                </c:pt>
                <c:pt idx="584">
                  <c:v>0.632228167982809</c:v>
                </c:pt>
                <c:pt idx="585">
                  <c:v>0.647596338653876</c:v>
                </c:pt>
                <c:pt idx="586">
                  <c:v>0.662705479423986</c:v>
                </c:pt>
                <c:pt idx="587">
                  <c:v>0.67754954683828</c:v>
                </c:pt>
                <c:pt idx="588">
                  <c:v>0.692122603467712</c:v>
                </c:pt>
                <c:pt idx="589">
                  <c:v>0.706418820283935</c:v>
                </c:pt>
                <c:pt idx="590">
                  <c:v>0.720432478990839</c:v>
                </c:pt>
                <c:pt idx="591">
                  <c:v>0.734157974311783</c:v>
                </c:pt>
                <c:pt idx="592">
                  <c:v>0.747589816231644</c:v>
                </c:pt>
                <c:pt idx="593">
                  <c:v>0.760722632192745</c:v>
                </c:pt>
                <c:pt idx="594">
                  <c:v>0.773551169243802</c:v>
                </c:pt>
                <c:pt idx="595">
                  <c:v>0.786070296141039</c:v>
                </c:pt>
                <c:pt idx="596">
                  <c:v>0.798275005400617</c:v>
                </c:pt>
                <c:pt idx="597">
                  <c:v>0.81016041530156</c:v>
                </c:pt>
                <c:pt idx="598">
                  <c:v>0.821721771838378</c:v>
                </c:pt>
                <c:pt idx="599">
                  <c:v>0.832954450622604</c:v>
                </c:pt>
                <c:pt idx="600">
                  <c:v>0.843853958732492</c:v>
                </c:pt>
                <c:pt idx="601">
                  <c:v>0.854415936510123</c:v>
                </c:pt>
                <c:pt idx="602">
                  <c:v>0.864636159305211</c:v>
                </c:pt>
                <c:pt idx="603">
                  <c:v>0.874510539164906</c:v>
                </c:pt>
                <c:pt idx="604">
                  <c:v>0.884035126468919</c:v>
                </c:pt>
                <c:pt idx="605">
                  <c:v>0.893206111509322</c:v>
                </c:pt>
                <c:pt idx="606">
                  <c:v>0.902019826014378</c:v>
                </c:pt>
                <c:pt idx="607">
                  <c:v>0.9104727446158</c:v>
                </c:pt>
                <c:pt idx="608">
                  <c:v>0.918561486258849</c:v>
                </c:pt>
                <c:pt idx="609">
                  <c:v>0.926282815554718</c:v>
                </c:pt>
                <c:pt idx="610">
                  <c:v>0.933633644074637</c:v>
                </c:pt>
                <c:pt idx="611">
                  <c:v>0.94061103158521</c:v>
                </c:pt>
                <c:pt idx="612">
                  <c:v>0.947212187224462</c:v>
                </c:pt>
                <c:pt idx="613">
                  <c:v>0.953434470618151</c:v>
                </c:pt>
                <c:pt idx="614">
                  <c:v>0.959275392935883</c:v>
                </c:pt>
                <c:pt idx="615">
                  <c:v>0.96473261788661</c:v>
                </c:pt>
                <c:pt idx="616">
                  <c:v>0.969803962653111</c:v>
                </c:pt>
                <c:pt idx="617">
                  <c:v>0.974487398765098</c:v>
                </c:pt>
                <c:pt idx="618">
                  <c:v>0.978781052910571</c:v>
                </c:pt>
                <c:pt idx="619">
                  <c:v>0.982683207685121</c:v>
                </c:pt>
                <c:pt idx="620">
                  <c:v>0.986192302278864</c:v>
                </c:pt>
                <c:pt idx="621">
                  <c:v>0.98930693310075</c:v>
                </c:pt>
                <c:pt idx="622">
                  <c:v>0.99202585433998</c:v>
                </c:pt>
                <c:pt idx="623">
                  <c:v>0.994347978464309</c:v>
                </c:pt>
                <c:pt idx="624">
                  <c:v>0.996272376655049</c:v>
                </c:pt>
                <c:pt idx="625">
                  <c:v>0.997798279178581</c:v>
                </c:pt>
                <c:pt idx="626">
                  <c:v>0.998925075694241</c:v>
                </c:pt>
                <c:pt idx="627">
                  <c:v>0.999652315498447</c:v>
                </c:pt>
                <c:pt idx="628">
                  <c:v>0.999979707704973</c:v>
                </c:pt>
                <c:pt idx="629">
                  <c:v>0.999907121361303</c:v>
                </c:pt>
                <c:pt idx="630">
                  <c:v>0.999434585501005</c:v>
                </c:pt>
                <c:pt idx="631">
                  <c:v>0.998562289132123</c:v>
                </c:pt>
                <c:pt idx="632">
                  <c:v>0.997290581161575</c:v>
                </c:pt>
                <c:pt idx="633">
                  <c:v>0.995619970255593</c:v>
                </c:pt>
                <c:pt idx="634">
                  <c:v>0.993551124636264</c:v>
                </c:pt>
                <c:pt idx="635">
                  <c:v>0.991084871814253</c:v>
                </c:pt>
                <c:pt idx="636">
                  <c:v>0.988222198257805</c:v>
                </c:pt>
                <c:pt idx="637">
                  <c:v>0.984964248998174</c:v>
                </c:pt>
                <c:pt idx="638">
                  <c:v>0.981312327171625</c:v>
                </c:pt>
                <c:pt idx="639">
                  <c:v>0.977267893498198</c:v>
                </c:pt>
                <c:pt idx="640">
                  <c:v>0.972832565697435</c:v>
                </c:pt>
                <c:pt idx="641">
                  <c:v>0.968008117841322</c:v>
                </c:pt>
                <c:pt idx="642">
                  <c:v>0.962796479644676</c:v>
                </c:pt>
                <c:pt idx="643">
                  <c:v>0.957199735693287</c:v>
                </c:pt>
                <c:pt idx="644">
                  <c:v>0.951220124610112</c:v>
                </c:pt>
                <c:pt idx="645">
                  <c:v>0.944860038159861</c:v>
                </c:pt>
                <c:pt idx="646">
                  <c:v>0.938122020292311</c:v>
                </c:pt>
                <c:pt idx="647">
                  <c:v>0.931008766124771</c:v>
                </c:pt>
                <c:pt idx="648">
                  <c:v>0.923523120864065</c:v>
                </c:pt>
                <c:pt idx="649">
                  <c:v>0.915668078668492</c:v>
                </c:pt>
                <c:pt idx="650">
                  <c:v>0.907446781450196</c:v>
                </c:pt>
                <c:pt idx="651">
                  <c:v>0.898862517618449</c:v>
                </c:pt>
                <c:pt idx="652">
                  <c:v>0.889918720764329</c:v>
                </c:pt>
                <c:pt idx="653">
                  <c:v>0.880618968287327</c:v>
                </c:pt>
                <c:pt idx="654">
                  <c:v>0.870966979964441</c:v>
                </c:pt>
                <c:pt idx="655">
                  <c:v>0.860966616462306</c:v>
                </c:pt>
                <c:pt idx="656">
                  <c:v>0.850621877792989</c:v>
                </c:pt>
                <c:pt idx="657">
                  <c:v>0.839936901714028</c:v>
                </c:pt>
                <c:pt idx="658">
                  <c:v>0.828915962073391</c:v>
                </c:pt>
                <c:pt idx="659">
                  <c:v>0.81756346709999</c:v>
                </c:pt>
                <c:pt idx="660">
                  <c:v>0.805883957640451</c:v>
                </c:pt>
                <c:pt idx="661">
                  <c:v>0.79388210534283</c:v>
                </c:pt>
                <c:pt idx="662">
                  <c:v>0.781562710788027</c:v>
                </c:pt>
                <c:pt idx="663">
                  <c:v>0.768930701569605</c:v>
                </c:pt>
                <c:pt idx="664">
                  <c:v>0.755991130322829</c:v>
                </c:pt>
                <c:pt idx="665">
                  <c:v>0.742749172703669</c:v>
                </c:pt>
                <c:pt idx="666">
                  <c:v>0.72921012531862</c:v>
                </c:pt>
                <c:pt idx="667">
                  <c:v>0.715379403606115</c:v>
                </c:pt>
                <c:pt idx="668">
                  <c:v>0.701262539670433</c:v>
                </c:pt>
                <c:pt idx="669">
                  <c:v>0.686865180068923</c:v>
                </c:pt>
                <c:pt idx="670">
                  <c:v>0.672193083553468</c:v>
                </c:pt>
                <c:pt idx="671">
                  <c:v>0.657252118767046</c:v>
                </c:pt>
                <c:pt idx="672">
                  <c:v>0.642048261896362</c:v>
                </c:pt>
                <c:pt idx="673">
                  <c:v>0.626587594281448</c:v>
                </c:pt>
                <c:pt idx="674">
                  <c:v>0.610876299983212</c:v>
                </c:pt>
                <c:pt idx="675">
                  <c:v>0.594920663309892</c:v>
                </c:pt>
                <c:pt idx="676">
                  <c:v>0.578727066303418</c:v>
                </c:pt>
                <c:pt idx="677">
                  <c:v>0.56230198618668</c:v>
                </c:pt>
                <c:pt idx="678">
                  <c:v>0.545651992772726</c:v>
                </c:pt>
                <c:pt idx="679">
                  <c:v>0.528783745836927</c:v>
                </c:pt>
                <c:pt idx="680">
                  <c:v>0.511703992453149</c:v>
                </c:pt>
                <c:pt idx="681">
                  <c:v>0.494419564295019</c:v>
                </c:pt>
                <c:pt idx="682">
                  <c:v>0.476937374903342</c:v>
                </c:pt>
                <c:pt idx="683">
                  <c:v>0.459264416920786</c:v>
                </c:pt>
                <c:pt idx="684">
                  <c:v>0.441407759294906</c:v>
                </c:pt>
                <c:pt idx="685">
                  <c:v>0.423374544450665</c:v>
                </c:pt>
                <c:pt idx="686">
                  <c:v>0.405171985433562</c:v>
                </c:pt>
                <c:pt idx="687">
                  <c:v>0.386807363024508</c:v>
                </c:pt>
                <c:pt idx="688">
                  <c:v>0.368288022827607</c:v>
                </c:pt>
                <c:pt idx="689">
                  <c:v>0.349621372332016</c:v>
                </c:pt>
                <c:pt idx="690">
                  <c:v>0.330814877949047</c:v>
                </c:pt>
                <c:pt idx="691">
                  <c:v>0.311876062025706</c:v>
                </c:pt>
                <c:pt idx="692">
                  <c:v>0.292812499835847</c:v>
                </c:pt>
                <c:pt idx="693">
                  <c:v>0.273631816550168</c:v>
                </c:pt>
                <c:pt idx="694">
                  <c:v>0.254341684186244</c:v>
                </c:pt>
                <c:pt idx="695">
                  <c:v>0.234949818539823</c:v>
                </c:pt>
                <c:pt idx="696">
                  <c:v>0.215463976098609</c:v>
                </c:pt>
                <c:pt idx="697">
                  <c:v>0.19589195093977</c:v>
                </c:pt>
                <c:pt idx="698">
                  <c:v>0.176241571612412</c:v>
                </c:pt>
                <c:pt idx="699">
                  <c:v>0.156520698006267</c:v>
                </c:pt>
                <c:pt idx="700">
                  <c:v>0.136737218207834</c:v>
                </c:pt>
                <c:pt idx="701">
                  <c:v>0.116899045345256</c:v>
                </c:pt>
                <c:pt idx="702">
                  <c:v>0.0970141144231734</c:v>
                </c:pt>
                <c:pt idx="703">
                  <c:v>0.0770903791488241</c:v>
                </c:pt>
                <c:pt idx="704">
                  <c:v>0.0571358087506751</c:v>
                </c:pt>
                <c:pt idx="705">
                  <c:v>0.0371583847908264</c:v>
                </c:pt>
                <c:pt idx="706">
                  <c:v>0.0171660979724999</c:v>
                </c:pt>
                <c:pt idx="707">
                  <c:v>-0.00283305505613911</c:v>
                </c:pt>
                <c:pt idx="708">
                  <c:v>-0.0228310749005275</c:v>
                </c:pt>
                <c:pt idx="709">
                  <c:v>-0.0428199626193659</c:v>
                </c:pt>
                <c:pt idx="710">
                  <c:v>-0.0627917229240818</c:v>
                </c:pt>
                <c:pt idx="711">
                  <c:v>-0.0827383673768416</c:v>
                </c:pt>
                <c:pt idx="712">
                  <c:v>-0.102651917585812</c:v>
                </c:pt>
                <c:pt idx="713">
                  <c:v>-0.122524408396423</c:v>
                </c:pt>
                <c:pt idx="714">
                  <c:v>-0.142347891077312</c:v>
                </c:pt>
                <c:pt idx="715">
                  <c:v>-0.162114436499718</c:v>
                </c:pt>
                <c:pt idx="716">
                  <c:v>-0.18181613830902</c:v>
                </c:pt>
                <c:pt idx="717">
                  <c:v>-0.201445116087181</c:v>
                </c:pt>
                <c:pt idx="718">
                  <c:v>-0.220993518504806</c:v>
                </c:pt>
                <c:pt idx="719">
                  <c:v>-0.240453526461572</c:v>
                </c:pt>
                <c:pt idx="720">
                  <c:v>-0.259817356213756</c:v>
                </c:pt>
                <c:pt idx="721">
                  <c:v>-0.279077262487639</c:v>
                </c:pt>
                <c:pt idx="722">
                  <c:v>-0.298225541577508</c:v>
                </c:pt>
                <c:pt idx="723">
                  <c:v>-0.317254534427036</c:v>
                </c:pt>
                <c:pt idx="724">
                  <c:v>-0.336156629692795</c:v>
                </c:pt>
                <c:pt idx="725">
                  <c:v>-0.354924266788705</c:v>
                </c:pt>
                <c:pt idx="726">
                  <c:v>-0.37354993891016</c:v>
                </c:pt>
                <c:pt idx="727">
                  <c:v>-0.392026196036651</c:v>
                </c:pt>
                <c:pt idx="728">
                  <c:v>-0.410345647911675</c:v>
                </c:pt>
                <c:pt idx="729">
                  <c:v>-0.428500966998735</c:v>
                </c:pt>
                <c:pt idx="730">
                  <c:v>-0.446484891412266</c:v>
                </c:pt>
                <c:pt idx="731">
                  <c:v>-0.464290227822284</c:v>
                </c:pt>
                <c:pt idx="732">
                  <c:v>-0.481909854331628</c:v>
                </c:pt>
                <c:pt idx="733">
                  <c:v>-0.499336723324618</c:v>
                </c:pt>
                <c:pt idx="734">
                  <c:v>-0.516563864286012</c:v>
                </c:pt>
                <c:pt idx="735">
                  <c:v>-0.533584386589118</c:v>
                </c:pt>
                <c:pt idx="736">
                  <c:v>-0.550391482251953</c:v>
                </c:pt>
                <c:pt idx="737">
                  <c:v>-0.566978428660341</c:v>
                </c:pt>
                <c:pt idx="738">
                  <c:v>-0.583338591256877</c:v>
                </c:pt>
                <c:pt idx="739">
                  <c:v>-0.599465426194654</c:v>
                </c:pt>
                <c:pt idx="740">
                  <c:v>-0.615352482954721</c:v>
                </c:pt>
                <c:pt idx="741">
                  <c:v>-0.630993406926194</c:v>
                </c:pt>
                <c:pt idx="742">
                  <c:v>-0.646381941948031</c:v>
                </c:pt>
                <c:pt idx="743">
                  <c:v>-0.661511932811399</c:v>
                </c:pt>
                <c:pt idx="744">
                  <c:v>-0.676377327721685</c:v>
                </c:pt>
                <c:pt idx="745">
                  <c:v>-0.690972180719126</c:v>
                </c:pt>
                <c:pt idx="746">
                  <c:v>-0.705290654057118</c:v>
                </c:pt>
                <c:pt idx="747">
                  <c:v>-0.719327020537238</c:v>
                </c:pt>
                <c:pt idx="748">
                  <c:v>-0.733075665800043</c:v>
                </c:pt>
                <c:pt idx="749">
                  <c:v>-0.746531090570739</c:v>
                </c:pt>
                <c:pt idx="750">
                  <c:v>-0.759687912858821</c:v>
                </c:pt>
                <c:pt idx="751">
                  <c:v>-0.772540870110797</c:v>
                </c:pt>
                <c:pt idx="752">
                  <c:v>-0.785084821315137</c:v>
                </c:pt>
                <c:pt idx="753">
                  <c:v>-0.797314749058609</c:v>
                </c:pt>
                <c:pt idx="754">
                  <c:v>-0.809225761533179</c:v>
                </c:pt>
                <c:pt idx="755">
                  <c:v>-0.820813094492668</c:v>
                </c:pt>
                <c:pt idx="756">
                  <c:v>-0.832072113158389</c:v>
                </c:pt>
                <c:pt idx="757">
                  <c:v>-0.842998314072995</c:v>
                </c:pt>
                <c:pt idx="758">
                  <c:v>-0.853587326901797</c:v>
                </c:pt>
                <c:pt idx="759">
                  <c:v>-0.863834916180852</c:v>
                </c:pt>
                <c:pt idx="760">
                  <c:v>-0.87373698301108</c:v>
                </c:pt>
                <c:pt idx="761">
                  <c:v>-0.883289566697775</c:v>
                </c:pt>
                <c:pt idx="762">
                  <c:v>-0.892488846334828</c:v>
                </c:pt>
                <c:pt idx="763">
                  <c:v>-0.901331142333039</c:v>
                </c:pt>
                <c:pt idx="764">
                  <c:v>-0.909812917891906</c:v>
                </c:pt>
                <c:pt idx="765">
                  <c:v>-0.917930780414293</c:v>
                </c:pt>
                <c:pt idx="766">
                  <c:v>-0.925681482863428</c:v>
                </c:pt>
                <c:pt idx="767">
                  <c:v>-0.933061925061673</c:v>
                </c:pt>
                <c:pt idx="768">
                  <c:v>-0.940069154930553</c:v>
                </c:pt>
                <c:pt idx="769">
                  <c:v>-0.94670036967155</c:v>
                </c:pt>
                <c:pt idx="770">
                  <c:v>-0.95295291688718</c:v>
                </c:pt>
                <c:pt idx="771">
                  <c:v>-0.958824295641926</c:v>
                </c:pt>
                <c:pt idx="772">
                  <c:v>-0.964312157462568</c:v>
                </c:pt>
                <c:pt idx="773">
                  <c:v>-0.969414307277549</c:v>
                </c:pt>
                <c:pt idx="774">
                  <c:v>-0.974128704294971</c:v>
                </c:pt>
                <c:pt idx="775">
                  <c:v>-0.978453462818884</c:v>
                </c:pt>
                <c:pt idx="776">
                  <c:v>-0.982386853003542</c:v>
                </c:pt>
                <c:pt idx="777">
                  <c:v>-0.985927301545316</c:v>
                </c:pt>
                <c:pt idx="778">
                  <c:v>-0.989073392311993</c:v>
                </c:pt>
                <c:pt idx="779">
                  <c:v>-0.991823866909215</c:v>
                </c:pt>
                <c:pt idx="780">
                  <c:v>-0.994177625183815</c:v>
                </c:pt>
                <c:pt idx="781">
                  <c:v>-0.996133725663867</c:v>
                </c:pt>
                <c:pt idx="782">
                  <c:v>-0.997691385935259</c:v>
                </c:pt>
                <c:pt idx="783">
                  <c:v>-0.998849982954651</c:v>
                </c:pt>
                <c:pt idx="784">
                  <c:v>-0.999609053298684</c:v>
                </c:pt>
                <c:pt idx="785">
                  <c:v>-0.99996829334934</c:v>
                </c:pt>
                <c:pt idx="786">
                  <c:v>-0.999927559415389</c:v>
                </c:pt>
                <c:pt idx="787">
                  <c:v>-0.999486867789862</c:v>
                </c:pt>
                <c:pt idx="788">
                  <c:v>-0.998646394743533</c:v>
                </c:pt>
                <c:pt idx="789">
                  <c:v>-0.997406476454414</c:v>
                </c:pt>
                <c:pt idx="790">
                  <c:v>-0.995767608873288</c:v>
                </c:pt>
                <c:pt idx="791">
                  <c:v>-0.993730447525339</c:v>
                </c:pt>
                <c:pt idx="792">
                  <c:v>-0.991295807247941</c:v>
                </c:pt>
                <c:pt idx="793">
                  <c:v>-0.988464661864746</c:v>
                </c:pt>
                <c:pt idx="794">
                  <c:v>-0.985238143796157</c:v>
                </c:pt>
                <c:pt idx="795">
                  <c:v>-0.981617543606384</c:v>
                </c:pt>
                <c:pt idx="796">
                  <c:v>-0.977604309487228</c:v>
                </c:pt>
                <c:pt idx="797">
                  <c:v>-0.973200046678827</c:v>
                </c:pt>
                <c:pt idx="798">
                  <c:v>-0.968406516827582</c:v>
                </c:pt>
                <c:pt idx="799">
                  <c:v>-0.963225637281521</c:v>
                </c:pt>
                <c:pt idx="800">
                  <c:v>-0.957659480323385</c:v>
                </c:pt>
                <c:pt idx="801">
                  <c:v>-0.951710272341742</c:v>
                </c:pt>
                <c:pt idx="802">
                  <c:v>-0.945380392940463</c:v>
                </c:pt>
                <c:pt idx="803">
                  <c:v>-0.938672373986912</c:v>
                </c:pt>
                <c:pt idx="804">
                  <c:v>-0.931588898599232</c:v>
                </c:pt>
                <c:pt idx="805">
                  <c:v>-0.92413280007313</c:v>
                </c:pt>
                <c:pt idx="806">
                  <c:v>-0.916307060748606</c:v>
                </c:pt>
                <c:pt idx="807">
                  <c:v>-0.908114810817047</c:v>
                </c:pt>
                <c:pt idx="808">
                  <c:v>-0.899559327069198</c:v>
                </c:pt>
                <c:pt idx="809">
                  <c:v>-0.890644031584486</c:v>
                </c:pt>
                <c:pt idx="810">
                  <c:v>-0.881372490362235</c:v>
                </c:pt>
                <c:pt idx="811">
                  <c:v>-0.871748411895315</c:v>
                </c:pt>
                <c:pt idx="812">
                  <c:v>-0.861775645686795</c:v>
                </c:pt>
                <c:pt idx="813">
                  <c:v>-0.851458180710187</c:v>
                </c:pt>
                <c:pt idx="814">
                  <c:v>-0.840800143813921</c:v>
                </c:pt>
                <c:pt idx="815">
                  <c:v>-0.829805798070649</c:v>
                </c:pt>
                <c:pt idx="816">
                  <c:v>-0.818479541072078</c:v>
                </c:pt>
                <c:pt idx="817">
                  <c:v>-0.806825903169994</c:v>
                </c:pt>
                <c:pt idx="818">
                  <c:v>-0.794849545664176</c:v>
                </c:pt>
                <c:pt idx="819">
                  <c:v>-0.782555258937946</c:v>
                </c:pt>
                <c:pt idx="820">
                  <c:v>-0.769947960542072</c:v>
                </c:pt>
                <c:pt idx="821">
                  <c:v>-0.757032693227814</c:v>
                </c:pt>
                <c:pt idx="822">
                  <c:v>-0.743814622929902</c:v>
                </c:pt>
                <c:pt idx="823">
                  <c:v>-0.730299036700214</c:v>
                </c:pt>
                <c:pt idx="824">
                  <c:v>-0.716491340593037</c:v>
                </c:pt>
                <c:pt idx="825">
                  <c:v>-0.702397057502713</c:v>
                </c:pt>
                <c:pt idx="826">
                  <c:v>-0.688021824954558</c:v>
                </c:pt>
                <c:pt idx="827">
                  <c:v>-0.673371392849922</c:v>
                </c:pt>
                <c:pt idx="828">
                  <c:v>-0.658451621166312</c:v>
                </c:pt>
                <c:pt idx="829">
                  <c:v>-0.643268477613474</c:v>
                </c:pt>
                <c:pt idx="830">
                  <c:v>-0.627828035246386</c:v>
                </c:pt>
                <c:pt idx="831">
                  <c:v>-0.612136470036131</c:v>
                </c:pt>
                <c:pt idx="832">
                  <c:v>-0.596200058399572</c:v>
                </c:pt>
                <c:pt idx="833">
                  <c:v>-0.580025174688882</c:v>
                </c:pt>
                <c:pt idx="834">
                  <c:v>-0.563618288641882</c:v>
                </c:pt>
                <c:pt idx="835">
                  <c:v>-0.546985962794236</c:v>
                </c:pt>
                <c:pt idx="836">
                  <c:v>-0.530134849854521</c:v>
                </c:pt>
                <c:pt idx="837">
                  <c:v>-0.513071690043234</c:v>
                </c:pt>
                <c:pt idx="838">
                  <c:v>-0.495803308396792</c:v>
                </c:pt>
                <c:pt idx="839">
                  <c:v>-0.478336612037616</c:v>
                </c:pt>
                <c:pt idx="840">
                  <c:v>-0.460678587411362</c:v>
                </c:pt>
                <c:pt idx="841">
                  <c:v>-0.442836297492443</c:v>
                </c:pt>
                <c:pt idx="842">
                  <c:v>-0.424816878958933</c:v>
                </c:pt>
                <c:pt idx="843">
                  <c:v>-0.406627539337988</c:v>
                </c:pt>
                <c:pt idx="844">
                  <c:v>-0.388275554122936</c:v>
                </c:pt>
                <c:pt idx="845">
                  <c:v>-0.369768263863173</c:v>
                </c:pt>
                <c:pt idx="846">
                  <c:v>-0.35111307122804</c:v>
                </c:pt>
                <c:pt idx="847">
                  <c:v>-0.332317438045863</c:v>
                </c:pt>
                <c:pt idx="848">
                  <c:v>-0.313388882319309</c:v>
                </c:pt>
                <c:pt idx="849">
                  <c:v>-0.29433497521829</c:v>
                </c:pt>
                <c:pt idx="850">
                  <c:v>-0.275163338051597</c:v>
                </c:pt>
                <c:pt idx="851">
                  <c:v>-0.255881639218479</c:v>
                </c:pt>
                <c:pt idx="852">
                  <c:v>-0.236497591141384</c:v>
                </c:pt>
                <c:pt idx="853">
                  <c:v>-0.217018947181091</c:v>
                </c:pt>
                <c:pt idx="854">
                  <c:v>-0.197453498535473</c:v>
                </c:pt>
                <c:pt idx="855">
                  <c:v>-0.177809071123116</c:v>
                </c:pt>
                <c:pt idx="856">
                  <c:v>-0.158093522453069</c:v>
                </c:pt>
                <c:pt idx="857">
                  <c:v>-0.138314738481926</c:v>
                </c:pt>
                <c:pt idx="858">
                  <c:v>-0.118480630459562</c:v>
                </c:pt>
                <c:pt idx="859">
                  <c:v>-0.0985991317647353</c:v>
                </c:pt>
                <c:pt idx="860">
                  <c:v>-0.0786781947318401</c:v>
                </c:pt>
                <c:pt idx="861">
                  <c:v>-0.0587257874700809</c:v>
                </c:pt>
                <c:pt idx="862">
                  <c:v>-0.0387498906763337</c:v>
                </c:pt>
                <c:pt idx="863">
                  <c:v>-0.0187584944429707</c:v>
                </c:pt>
                <c:pt idx="864">
                  <c:v>0.00124040493805602</c:v>
                </c:pt>
                <c:pt idx="865">
                  <c:v>0.021238808173646</c:v>
                </c:pt>
                <c:pt idx="866">
                  <c:v>0.0412287161691469</c:v>
                </c:pt>
                <c:pt idx="867">
                  <c:v>0.061202133227889</c:v>
                </c:pt>
                <c:pt idx="868">
                  <c:v>0.0811510702493575</c:v>
                </c:pt>
                <c:pt idx="869">
                  <c:v>0.101067547924726</c:v>
                </c:pt>
                <c:pt idx="870">
                  <c:v>0.120943599928474</c:v>
                </c:pt>
                <c:pt idx="871">
                  <c:v>0.140771276104814</c:v>
                </c:pt>
                <c:pt idx="872">
                  <c:v>0.160542645647634</c:v>
                </c:pt>
                <c:pt idx="873">
                  <c:v>0.180249800272735</c:v>
                </c:pt>
                <c:pt idx="874">
                  <c:v>0.199884857381025</c:v>
                </c:pt>
                <c:pt idx="875">
                  <c:v>0.219439963211459</c:v>
                </c:pt>
                <c:pt idx="876">
                  <c:v>0.238907295982436</c:v>
                </c:pt>
                <c:pt idx="877">
                  <c:v>0.258279069020408</c:v>
                </c:pt>
                <c:pt idx="878">
                  <c:v>0.277547533874446</c:v>
                </c:pt>
                <c:pt idx="879">
                  <c:v>0.296704983415519</c:v>
                </c:pt>
                <c:pt idx="880">
                  <c:v>0.315743754919243</c:v>
                </c:pt>
                <c:pt idx="881">
                  <c:v>0.334656233130857</c:v>
                </c:pt>
                <c:pt idx="882">
                  <c:v>0.353434853311242</c:v>
                </c:pt>
                <c:pt idx="883">
                  <c:v>0.372072104262704</c:v>
                </c:pt>
                <c:pt idx="884">
                  <c:v>0.390560531333356</c:v>
                </c:pt>
                <c:pt idx="885">
                  <c:v>0.40889273939888</c:v>
                </c:pt>
                <c:pt idx="886">
                  <c:v>0.427061395820474</c:v>
                </c:pt>
                <c:pt idx="887">
                  <c:v>0.445059233377816</c:v>
                </c:pt>
                <c:pt idx="888">
                  <c:v>0.462879053175855</c:v>
                </c:pt>
                <c:pt idx="889">
                  <c:v>0.480513727524258</c:v>
                </c:pt>
                <c:pt idx="890">
                  <c:v>0.497956202788415</c:v>
                </c:pt>
                <c:pt idx="891">
                  <c:v>0.515199502210785</c:v>
                </c:pt>
                <c:pt idx="892">
                  <c:v>0.532236728701506</c:v>
                </c:pt>
                <c:pt idx="893">
                  <c:v>0.549061067597141</c:v>
                </c:pt>
                <c:pt idx="894">
                  <c:v>0.565665789386454</c:v>
                </c:pt>
                <c:pt idx="895">
                  <c:v>0.582044252402122</c:v>
                </c:pt>
                <c:pt idx="896">
                  <c:v>0.598189905477319</c:v>
                </c:pt>
                <c:pt idx="897">
                  <c:v>0.614096290566081</c:v>
                </c:pt>
                <c:pt idx="898">
                  <c:v>0.629757045326459</c:v>
                </c:pt>
                <c:pt idx="899">
                  <c:v>0.645165905665354</c:v>
                </c:pt>
                <c:pt idx="900">
                  <c:v>0.66031670824408</c:v>
                </c:pt>
                <c:pt idx="901">
                  <c:v>0.675203392943614</c:v>
                </c:pt>
                <c:pt idx="902">
                  <c:v>0.689820005288563</c:v>
                </c:pt>
                <c:pt idx="903">
                  <c:v>0.704160698828874</c:v>
                </c:pt>
                <c:pt idx="904">
                  <c:v>0.718219737478337</c:v>
                </c:pt>
                <c:pt idx="905">
                  <c:v>0.731991497808947</c:v>
                </c:pt>
                <c:pt idx="906">
                  <c:v>0.745470471300187</c:v>
                </c:pt>
                <c:pt idx="907">
                  <c:v>0.758651266542381</c:v>
                </c:pt>
                <c:pt idx="908">
                  <c:v>0.771528611393173</c:v>
                </c:pt>
                <c:pt idx="909">
                  <c:v>0.784097355086319</c:v>
                </c:pt>
                <c:pt idx="910">
                  <c:v>0.796352470291923</c:v>
                </c:pt>
                <c:pt idx="911">
                  <c:v>0.808289055127301</c:v>
                </c:pt>
                <c:pt idx="912">
                  <c:v>0.819902335117672</c:v>
                </c:pt>
                <c:pt idx="913">
                  <c:v>0.831187665105884</c:v>
                </c:pt>
                <c:pt idx="914">
                  <c:v>0.842140531110405</c:v>
                </c:pt>
                <c:pt idx="915">
                  <c:v>0.852756552130873</c:v>
                </c:pt>
                <c:pt idx="916">
                  <c:v>0.863031481900425</c:v>
                </c:pt>
                <c:pt idx="917">
                  <c:v>0.872961210584149</c:v>
                </c:pt>
                <c:pt idx="918">
                  <c:v>0.882541766422967</c:v>
                </c:pt>
                <c:pt idx="919">
                  <c:v>0.891769317322283</c:v>
                </c:pt>
                <c:pt idx="920">
                  <c:v>0.900640172384768</c:v>
                </c:pt>
                <c:pt idx="921">
                  <c:v>0.909150783386677</c:v>
                </c:pt>
                <c:pt idx="922">
                  <c:v>0.917297746197079</c:v>
                </c:pt>
                <c:pt idx="923">
                  <c:v>0.925077802139475</c:v>
                </c:pt>
                <c:pt idx="924">
                  <c:v>0.932487839295222</c:v>
                </c:pt>
                <c:pt idx="925">
                  <c:v>0.939524893748256</c:v>
                </c:pt>
                <c:pt idx="926">
                  <c:v>0.946186150770622</c:v>
                </c:pt>
                <c:pt idx="927">
                  <c:v>0.952468945948328</c:v>
                </c:pt>
                <c:pt idx="928">
                  <c:v>0.95837076624707</c:v>
                </c:pt>
                <c:pt idx="929">
                  <c:v>0.96388925101742</c:v>
                </c:pt>
                <c:pt idx="930">
                  <c:v>0.96902219293905</c:v>
                </c:pt>
                <c:pt idx="931">
                  <c:v>0.973767538903626</c:v>
                </c:pt>
                <c:pt idx="932">
                  <c:v>0.978123390836036</c:v>
                </c:pt>
                <c:pt idx="933">
                  <c:v>0.982088006453582</c:v>
                </c:pt>
                <c:pt idx="934">
                  <c:v>0.985659799962879</c:v>
                </c:pt>
                <c:pt idx="935">
                  <c:v>0.988837342694146</c:v>
                </c:pt>
                <c:pt idx="936">
                  <c:v>0.991619363672658</c:v>
                </c:pt>
                <c:pt idx="937">
                  <c:v>0.994004750127115</c:v>
                </c:pt>
                <c:pt idx="938">
                  <c:v>0.995992547934743</c:v>
                </c:pt>
                <c:pt idx="939">
                  <c:v>0.997581962002919</c:v>
                </c:pt>
                <c:pt idx="940">
                  <c:v>0.99877235658721</c:v>
                </c:pt>
                <c:pt idx="941">
                  <c:v>0.999563255545653</c:v>
                </c:pt>
                <c:pt idx="942">
                  <c:v>0.999954342529211</c:v>
                </c:pt>
                <c:pt idx="943">
                  <c:v>0.999945461108303</c:v>
                </c:pt>
                <c:pt idx="944">
                  <c:v>0.999536614835381</c:v>
                </c:pt>
                <c:pt idx="945">
                  <c:v>0.998727967243502</c:v>
                </c:pt>
                <c:pt idx="946">
                  <c:v>0.99751984178092</c:v>
                </c:pt>
                <c:pt idx="947">
                  <c:v>0.995912721681713</c:v>
                </c:pt>
                <c:pt idx="948">
                  <c:v>0.993907249772493</c:v>
                </c:pt>
                <c:pt idx="949">
                  <c:v>0.991504228215284</c:v>
                </c:pt>
                <c:pt idx="950">
                  <c:v>0.988704618186669</c:v>
                </c:pt>
                <c:pt idx="951">
                  <c:v>0.985509539493332</c:v>
                </c:pt>
                <c:pt idx="952">
                  <c:v>0.981920270124149</c:v>
                </c:pt>
                <c:pt idx="953">
                  <c:v>0.977938245739013</c:v>
                </c:pt>
                <c:pt idx="954">
                  <c:v>0.973565059094584</c:v>
                </c:pt>
                <c:pt idx="955">
                  <c:v>0.96880245940721</c:v>
                </c:pt>
                <c:pt idx="956">
                  <c:v>0.963652351653268</c:v>
                </c:pt>
                <c:pt idx="957">
                  <c:v>0.958116795807192</c:v>
                </c:pt>
                <c:pt idx="958">
                  <c:v>0.952198006017513</c:v>
                </c:pt>
                <c:pt idx="959">
                  <c:v>0.945898349721231</c:v>
                </c:pt>
                <c:pt idx="960">
                  <c:v>0.939220346696871</c:v>
                </c:pt>
                <c:pt idx="961">
                  <c:v>0.932166668056603</c:v>
                </c:pt>
                <c:pt idx="962">
                  <c:v>0.924740135177835</c:v>
                </c:pt>
                <c:pt idx="963">
                  <c:v>0.916943718574699</c:v>
                </c:pt>
                <c:pt idx="964">
                  <c:v>0.908780536709888</c:v>
                </c:pt>
                <c:pt idx="965">
                  <c:v>0.900253854747304</c:v>
                </c:pt>
                <c:pt idx="966">
                  <c:v>0.891367083246047</c:v>
                </c:pt>
                <c:pt idx="967">
                  <c:v>0.882123776796227</c:v>
                </c:pt>
                <c:pt idx="968">
                  <c:v>0.872527632597183</c:v>
                </c:pt>
                <c:pt idx="969">
                  <c:v>0.862582488978646</c:v>
                </c:pt>
                <c:pt idx="970">
                  <c:v>0.852292323865464</c:v>
                </c:pt>
                <c:pt idx="971">
                  <c:v>0.841661253186481</c:v>
                </c:pt>
                <c:pt idx="972">
                  <c:v>0.830693529228225</c:v>
                </c:pt>
                <c:pt idx="973">
                  <c:v>0.819393538934043</c:v>
                </c:pt>
                <c:pt idx="974">
                  <c:v>0.80776580214939</c:v>
                </c:pt>
                <c:pt idx="975">
                  <c:v>0.795814969813944</c:v>
                </c:pt>
                <c:pt idx="976">
                  <c:v>0.783545822101297</c:v>
                </c:pt>
                <c:pt idx="977">
                  <c:v>0.770963266506948</c:v>
                </c:pt>
                <c:pt idx="978">
                  <c:v>0.75807233588537</c:v>
                </c:pt>
                <c:pt idx="979">
                  <c:v>0.744878186436933</c:v>
                </c:pt>
                <c:pt idx="980">
                  <c:v>0.731386095645497</c:v>
                </c:pt>
                <c:pt idx="981">
                  <c:v>0.717601460167489</c:v>
                </c:pt>
                <c:pt idx="982">
                  <c:v>0.703529793673306</c:v>
                </c:pt>
                <c:pt idx="983">
                  <c:v>0.689176724641925</c:v>
                </c:pt>
                <c:pt idx="984">
                  <c:v>0.674547994109589</c:v>
                </c:pt>
                <c:pt idx="985">
                  <c:v>0.659649453373462</c:v>
                </c:pt>
                <c:pt idx="986">
                  <c:v>0.644487061651194</c:v>
                </c:pt>
                <c:pt idx="987">
                  <c:v>0.629066883697312</c:v>
                </c:pt>
                <c:pt idx="988">
                  <c:v>0.613395087377396</c:v>
                </c:pt>
                <c:pt idx="989">
                  <c:v>0.597477941201023</c:v>
                </c:pt>
                <c:pt idx="990">
                  <c:v>0.581321811814436</c:v>
                </c:pt>
                <c:pt idx="991">
                  <c:v>0.564933161453977</c:v>
                </c:pt>
                <c:pt idx="992">
                  <c:v>0.548318545361279</c:v>
                </c:pt>
                <c:pt idx="993">
                  <c:v>0.531484609161252</c:v>
                </c:pt>
                <c:pt idx="994">
                  <c:v>0.514438086203928</c:v>
                </c:pt>
                <c:pt idx="995">
                  <c:v>0.497185794871205</c:v>
                </c:pt>
                <c:pt idx="996">
                  <c:v>0.479734635849587</c:v>
                </c:pt>
                <c:pt idx="997">
                  <c:v>0.462091589370008</c:v>
                </c:pt>
                <c:pt idx="998">
                  <c:v>0.44426371241582</c:v>
                </c:pt>
                <c:pt idx="999">
                  <c:v>0.426258135900103</c:v>
                </c:pt>
                <c:pt idx="1000">
                  <c:v>0.408082061813392</c:v>
                </c:pt>
              </c:numCache>
            </c:numRef>
          </c:xVal>
          <c:yVal>
            <c:numRef>
              <c:f>'Input &amp; main display'!$C$3:$C$1003</c:f>
              <c:numCache>
                <c:formatCode>0.000</c:formatCode>
                <c:ptCount val="1001"/>
                <c:pt idx="0">
                  <c:v>1.0</c:v>
                </c:pt>
                <c:pt idx="1">
                  <c:v>0.999550033748987</c:v>
                </c:pt>
                <c:pt idx="2">
                  <c:v>0.998200539935204</c:v>
                </c:pt>
                <c:pt idx="3">
                  <c:v>0.995952733011994</c:v>
                </c:pt>
                <c:pt idx="4">
                  <c:v>0.992808635853866</c:v>
                </c:pt>
                <c:pt idx="5">
                  <c:v>0.988771077936042</c:v>
                </c:pt>
                <c:pt idx="6">
                  <c:v>0.983843692788121</c:v>
                </c:pt>
                <c:pt idx="7">
                  <c:v>0.978030914724148</c:v>
                </c:pt>
                <c:pt idx="8">
                  <c:v>0.97133797485203</c:v>
                </c:pt>
                <c:pt idx="9">
                  <c:v>0.96377089636589</c:v>
                </c:pt>
                <c:pt idx="10">
                  <c:v>0.955336489125606</c:v>
                </c:pt>
                <c:pt idx="11">
                  <c:v>0.946042343528387</c:v>
                </c:pt>
                <c:pt idx="12">
                  <c:v>0.935896823677935</c:v>
                </c:pt>
                <c:pt idx="13">
                  <c:v>0.924909059857313</c:v>
                </c:pt>
                <c:pt idx="14">
                  <c:v>0.913088940312308</c:v>
                </c:pt>
                <c:pt idx="15">
                  <c:v>0.900447102352677</c:v>
                </c:pt>
                <c:pt idx="16">
                  <c:v>0.886994922779284</c:v>
                </c:pt>
                <c:pt idx="17">
                  <c:v>0.872744507645751</c:v>
                </c:pt>
                <c:pt idx="18">
                  <c:v>0.857708681363824</c:v>
                </c:pt>
                <c:pt idx="19">
                  <c:v>0.841900975162269</c:v>
                </c:pt>
                <c:pt idx="20">
                  <c:v>0.825335614909678</c:v>
                </c:pt>
                <c:pt idx="21">
                  <c:v>0.808027508312152</c:v>
                </c:pt>
                <c:pt idx="22">
                  <c:v>0.789992231497365</c:v>
                </c:pt>
                <c:pt idx="23">
                  <c:v>0.771246014997106</c:v>
                </c:pt>
                <c:pt idx="24">
                  <c:v>0.751805729140895</c:v>
                </c:pt>
                <c:pt idx="25">
                  <c:v>0.731688868873821</c:v>
                </c:pt>
                <c:pt idx="26">
                  <c:v>0.710913538012277</c:v>
                </c:pt>
                <c:pt idx="27">
                  <c:v>0.689498432951747</c:v>
                </c:pt>
                <c:pt idx="28">
                  <c:v>0.667462825841308</c:v>
                </c:pt>
                <c:pt idx="29">
                  <c:v>0.644826547240001</c:v>
                </c:pt>
                <c:pt idx="30">
                  <c:v>0.621609968270664</c:v>
                </c:pt>
                <c:pt idx="31">
                  <c:v>0.597833982287298</c:v>
                </c:pt>
                <c:pt idx="32">
                  <c:v>0.573519986072457</c:v>
                </c:pt>
                <c:pt idx="33">
                  <c:v>0.548689860581588</c:v>
                </c:pt>
                <c:pt idx="34">
                  <c:v>0.52336595125165</c:v>
                </c:pt>
                <c:pt idx="35">
                  <c:v>0.497571047891727</c:v>
                </c:pt>
                <c:pt idx="36">
                  <c:v>0.47132836417374</c:v>
                </c:pt>
                <c:pt idx="37">
                  <c:v>0.444661516741707</c:v>
                </c:pt>
                <c:pt idx="38">
                  <c:v>0.417594503958358</c:v>
                </c:pt>
                <c:pt idx="39">
                  <c:v>0.39015168430823</c:v>
                </c:pt>
                <c:pt idx="40">
                  <c:v>0.362357754476673</c:v>
                </c:pt>
                <c:pt idx="41">
                  <c:v>0.334237727124503</c:v>
                </c:pt>
                <c:pt idx="42">
                  <c:v>0.305816908378289</c:v>
                </c:pt>
                <c:pt idx="43">
                  <c:v>0.277120875056558</c:v>
                </c:pt>
                <c:pt idx="44">
                  <c:v>0.248175451652373</c:v>
                </c:pt>
                <c:pt idx="45">
                  <c:v>0.219006687093041</c:v>
                </c:pt>
                <c:pt idx="46">
                  <c:v>0.189640831297834</c:v>
                </c:pt>
                <c:pt idx="47">
                  <c:v>0.160104311554831</c:v>
                </c:pt>
                <c:pt idx="48">
                  <c:v>0.130423708738146</c:v>
                </c:pt>
                <c:pt idx="49">
                  <c:v>0.100625733386932</c:v>
                </c:pt>
                <c:pt idx="50">
                  <c:v>0.0707372016677029</c:v>
                </c:pt>
                <c:pt idx="51">
                  <c:v>0.040785011241591</c:v>
                </c:pt>
                <c:pt idx="52">
                  <c:v>0.0107961170582674</c:v>
                </c:pt>
                <c:pt idx="53">
                  <c:v>-0.0192024929016926</c:v>
                </c:pt>
                <c:pt idx="54">
                  <c:v>-0.0491838219141705</c:v>
                </c:pt>
                <c:pt idx="55">
                  <c:v>-0.0791208888067341</c:v>
                </c:pt>
                <c:pt idx="56">
                  <c:v>-0.108986752239871</c:v>
                </c:pt>
                <c:pt idx="57">
                  <c:v>-0.138754534952378</c:v>
                </c:pt>
                <c:pt idx="58">
                  <c:v>-0.168397447949077</c:v>
                </c:pt>
                <c:pt idx="59">
                  <c:v>-0.197888814609109</c:v>
                </c:pt>
                <c:pt idx="60">
                  <c:v>-0.227202094693087</c:v>
                </c:pt>
                <c:pt idx="61">
                  <c:v>-0.256310908227523</c:v>
                </c:pt>
                <c:pt idx="62">
                  <c:v>-0.285189059245021</c:v>
                </c:pt>
                <c:pt idx="63">
                  <c:v>-0.313810559358882</c:v>
                </c:pt>
                <c:pt idx="64">
                  <c:v>-0.342149651150898</c:v>
                </c:pt>
                <c:pt idx="65">
                  <c:v>-0.370180831351287</c:v>
                </c:pt>
                <c:pt idx="66">
                  <c:v>-0.397878873789916</c:v>
                </c:pt>
                <c:pt idx="67">
                  <c:v>-0.425218852098153</c:v>
                </c:pt>
                <c:pt idx="68">
                  <c:v>-0.452176162140912</c:v>
                </c:pt>
                <c:pt idx="69">
                  <c:v>-0.47872654415872</c:v>
                </c:pt>
                <c:pt idx="70">
                  <c:v>-0.504846104599857</c:v>
                </c:pt>
                <c:pt idx="71">
                  <c:v>-0.530511337622945</c:v>
                </c:pt>
                <c:pt idx="72">
                  <c:v>-0.555699146250613</c:v>
                </c:pt>
                <c:pt idx="73">
                  <c:v>-0.580386863155222</c:v>
                </c:pt>
                <c:pt idx="74">
                  <c:v>-0.604552271057929</c:v>
                </c:pt>
                <c:pt idx="75">
                  <c:v>-0.628173622722739</c:v>
                </c:pt>
                <c:pt idx="76">
                  <c:v>-0.651229660527546</c:v>
                </c:pt>
                <c:pt idx="77">
                  <c:v>-0.673699635594561</c:v>
                </c:pt>
                <c:pt idx="78">
                  <c:v>-0.695563326462902</c:v>
                </c:pt>
                <c:pt idx="79">
                  <c:v>-0.716801057286543</c:v>
                </c:pt>
                <c:pt idx="80">
                  <c:v>-0.737393715541246</c:v>
                </c:pt>
                <c:pt idx="81">
                  <c:v>-0.757322769224544</c:v>
                </c:pt>
                <c:pt idx="82">
                  <c:v>-0.776570283533293</c:v>
                </c:pt>
                <c:pt idx="83">
                  <c:v>-0.795118937003784</c:v>
                </c:pt>
                <c:pt idx="84">
                  <c:v>-0.81295203709989</c:v>
                </c:pt>
                <c:pt idx="85">
                  <c:v>-0.830053535235222</c:v>
                </c:pt>
                <c:pt idx="86">
                  <c:v>-0.846408041215776</c:v>
                </c:pt>
                <c:pt idx="87">
                  <c:v>-0.862000837090063</c:v>
                </c:pt>
                <c:pt idx="88">
                  <c:v>-0.876817890394281</c:v>
                </c:pt>
                <c:pt idx="89">
                  <c:v>-0.890845866780576</c:v>
                </c:pt>
                <c:pt idx="90">
                  <c:v>-0.904072142017061</c:v>
                </c:pt>
                <c:pt idx="91">
                  <c:v>-0.916484813348769</c:v>
                </c:pt>
                <c:pt idx="92">
                  <c:v>-0.928072710209333</c:v>
                </c:pt>
                <c:pt idx="93">
                  <c:v>-0.938825404273736</c:v>
                </c:pt>
                <c:pt idx="94">
                  <c:v>-0.948733218843107</c:v>
                </c:pt>
                <c:pt idx="95">
                  <c:v>-0.95778723755309</c:v>
                </c:pt>
                <c:pt idx="96">
                  <c:v>-0.965979312397975</c:v>
                </c:pt>
                <c:pt idx="97">
                  <c:v>-0.973302071063349</c:v>
                </c:pt>
                <c:pt idx="98">
                  <c:v>-0.979748923560684</c:v>
                </c:pt>
                <c:pt idx="99">
                  <c:v>-0.985314068157884</c:v>
                </c:pt>
                <c:pt idx="100">
                  <c:v>-0.989992496600445</c:v>
                </c:pt>
                <c:pt idx="101">
                  <c:v>-0.993779998618556</c:v>
                </c:pt>
                <c:pt idx="102">
                  <c:v>-0.996673165716047</c:v>
                </c:pt>
                <c:pt idx="103">
                  <c:v>-0.998669394237813</c:v>
                </c:pt>
                <c:pt idx="104">
                  <c:v>-0.999766887712928</c:v>
                </c:pt>
                <c:pt idx="105">
                  <c:v>-0.999964658471342</c:v>
                </c:pt>
                <c:pt idx="106">
                  <c:v>-0.999262528532721</c:v>
                </c:pt>
                <c:pt idx="107">
                  <c:v>-0.997661129766618</c:v>
                </c:pt>
                <c:pt idx="108">
                  <c:v>-0.99516190332383</c:v>
                </c:pt>
                <c:pt idx="109">
                  <c:v>-0.991767098339465</c:v>
                </c:pt>
                <c:pt idx="110">
                  <c:v>-0.987479769908865</c:v>
                </c:pt>
                <c:pt idx="111">
                  <c:v>-0.982303776338232</c:v>
                </c:pt>
                <c:pt idx="112">
                  <c:v>-0.97624377567241</c:v>
                </c:pt>
                <c:pt idx="113">
                  <c:v>-0.969305221502961</c:v>
                </c:pt>
                <c:pt idx="114">
                  <c:v>-0.961494358060299</c:v>
                </c:pt>
                <c:pt idx="115">
                  <c:v>-0.952818214594305</c:v>
                </c:pt>
                <c:pt idx="116">
                  <c:v>-0.943284599048476</c:v>
                </c:pt>
                <c:pt idx="117">
                  <c:v>-0.932902091033304</c:v>
                </c:pt>
                <c:pt idx="118">
                  <c:v>-0.921680034105203</c:v>
                </c:pt>
                <c:pt idx="119">
                  <c:v>-0.909628527357945</c:v>
                </c:pt>
                <c:pt idx="120">
                  <c:v>-0.896758416334147</c:v>
                </c:pt>
                <c:pt idx="121">
                  <c:v>-0.883081283265026</c:v>
                </c:pt>
                <c:pt idx="122">
                  <c:v>-0.868609436647165</c:v>
                </c:pt>
                <c:pt idx="123">
                  <c:v>-0.853355900165699</c:v>
                </c:pt>
                <c:pt idx="124">
                  <c:v>-0.83733440097388</c:v>
                </c:pt>
                <c:pt idx="125">
                  <c:v>-0.820559357339561</c:v>
                </c:pt>
                <c:pt idx="126">
                  <c:v>-0.803045865669731</c:v>
                </c:pt>
                <c:pt idx="127">
                  <c:v>-0.784809686924768</c:v>
                </c:pt>
                <c:pt idx="128">
                  <c:v>-0.765867232434637</c:v>
                </c:pt>
                <c:pt idx="129">
                  <c:v>-0.746235549129803</c:v>
                </c:pt>
                <c:pt idx="130">
                  <c:v>-0.72593230420014</c:v>
                </c:pt>
                <c:pt idx="131">
                  <c:v>-0.704975769195658</c:v>
                </c:pt>
                <c:pt idx="132">
                  <c:v>-0.683384803583336</c:v>
                </c:pt>
                <c:pt idx="133">
                  <c:v>-0.66117883777488</c:v>
                </c:pt>
                <c:pt idx="134">
                  <c:v>-0.638377855640659</c:v>
                </c:pt>
                <c:pt idx="135">
                  <c:v>-0.615002376525574</c:v>
                </c:pt>
                <c:pt idx="136">
                  <c:v>-0.591073436783031</c:v>
                </c:pt>
                <c:pt idx="137">
                  <c:v>-0.566612570843644</c:v>
                </c:pt>
                <c:pt idx="138">
                  <c:v>-0.541641791835699</c:v>
                </c:pt>
                <c:pt idx="139">
                  <c:v>-0.516183571774825</c:v>
                </c:pt>
                <c:pt idx="140">
                  <c:v>-0.4902608213407</c:v>
                </c:pt>
                <c:pt idx="141">
                  <c:v>-0.463896869258981</c:v>
                </c:pt>
                <c:pt idx="142">
                  <c:v>-0.437115441307028</c:v>
                </c:pt>
                <c:pt idx="143">
                  <c:v>-0.409940638962306</c:v>
                </c:pt>
                <c:pt idx="144">
                  <c:v>-0.38239691771268</c:v>
                </c:pt>
                <c:pt idx="145">
                  <c:v>-0.354509065048132</c:v>
                </c:pt>
                <c:pt idx="146">
                  <c:v>-0.326302178153683</c:v>
                </c:pt>
                <c:pt idx="147">
                  <c:v>-0.297801641323633</c:v>
                </c:pt>
                <c:pt idx="148">
                  <c:v>-0.2690331031174</c:v>
                </c:pt>
                <c:pt idx="149">
                  <c:v>-0.24002245327755</c:v>
                </c:pt>
                <c:pt idx="150">
                  <c:v>-0.21079579943078</c:v>
                </c:pt>
                <c:pt idx="151">
                  <c:v>-0.181379443592811</c:v>
                </c:pt>
                <c:pt idx="152">
                  <c:v>-0.151799858498355</c:v>
                </c:pt>
                <c:pt idx="153">
                  <c:v>-0.122083663777433</c:v>
                </c:pt>
                <c:pt idx="154">
                  <c:v>-0.0922576019995116</c:v>
                </c:pt>
                <c:pt idx="155">
                  <c:v>-0.0623485146069916</c:v>
                </c:pt>
                <c:pt idx="156">
                  <c:v>-0.0323833177597247</c:v>
                </c:pt>
                <c:pt idx="157">
                  <c:v>-0.00238897811228154</c:v>
                </c:pt>
                <c:pt idx="158">
                  <c:v>0.0276075114542115</c:v>
                </c:pt>
                <c:pt idx="159">
                  <c:v>0.0575791561238469</c:v>
                </c:pt>
                <c:pt idx="160">
                  <c:v>0.0874989834394473</c:v>
                </c:pt>
                <c:pt idx="161">
                  <c:v>0.117340067575955</c:v>
                </c:pt>
                <c:pt idx="162">
                  <c:v>0.147075553571863</c:v>
                </c:pt>
                <c:pt idx="163">
                  <c:v>0.176678681496857</c:v>
                </c:pt>
                <c:pt idx="164">
                  <c:v>0.206122810533958</c:v>
                </c:pt>
                <c:pt idx="165">
                  <c:v>0.23538144295445</c:v>
                </c:pt>
                <c:pt idx="166">
                  <c:v>0.264428247964055</c:v>
                </c:pt>
                <c:pt idx="167">
                  <c:v>0.293237085398863</c:v>
                </c:pt>
                <c:pt idx="168">
                  <c:v>0.321782029249722</c:v>
                </c:pt>
                <c:pt idx="169">
                  <c:v>0.350037390993891</c:v>
                </c:pt>
                <c:pt idx="170">
                  <c:v>0.37797774271298</c:v>
                </c:pt>
                <c:pt idx="171">
                  <c:v>0.405577939976361</c:v>
                </c:pt>
                <c:pt idx="172">
                  <c:v>0.432813144469452</c:v>
                </c:pt>
                <c:pt idx="173">
                  <c:v>0.459658846346531</c:v>
                </c:pt>
                <c:pt idx="174">
                  <c:v>0.48609088628794</c:v>
                </c:pt>
                <c:pt idx="175">
                  <c:v>0.512085477241841</c:v>
                </c:pt>
                <c:pt idx="176">
                  <c:v>0.537619225830956</c:v>
                </c:pt>
                <c:pt idx="177">
                  <c:v>0.562669153405033</c:v>
                </c:pt>
                <c:pt idx="178">
                  <c:v>0.587212716720073</c:v>
                </c:pt>
                <c:pt idx="179">
                  <c:v>0.611227828225735</c:v>
                </c:pt>
                <c:pt idx="180">
                  <c:v>0.634692875942635</c:v>
                </c:pt>
                <c:pt idx="181">
                  <c:v>0.657586742911669</c:v>
                </c:pt>
                <c:pt idx="182">
                  <c:v>0.679888826197857</c:v>
                </c:pt>
                <c:pt idx="183">
                  <c:v>0.701579055431586</c:v>
                </c:pt>
                <c:pt idx="184">
                  <c:v>0.722637910870592</c:v>
                </c:pt>
                <c:pt idx="185">
                  <c:v>0.74304644096641</c:v>
                </c:pt>
                <c:pt idx="186">
                  <c:v>0.762786279419488</c:v>
                </c:pt>
                <c:pt idx="187">
                  <c:v>0.781839661707619</c:v>
                </c:pt>
                <c:pt idx="188">
                  <c:v>0.800189441072806</c:v>
                </c:pt>
                <c:pt idx="189">
                  <c:v>0.817819103952194</c:v>
                </c:pt>
                <c:pt idx="190">
                  <c:v>0.834712784839159</c:v>
                </c:pt>
                <c:pt idx="191">
                  <c:v>0.850855280561192</c:v>
                </c:pt>
                <c:pt idx="192">
                  <c:v>0.866232063961728</c:v>
                </c:pt>
                <c:pt idx="193">
                  <c:v>0.880829296973609</c:v>
                </c:pt>
                <c:pt idx="194">
                  <c:v>0.894633843072407</c:v>
                </c:pt>
                <c:pt idx="195">
                  <c:v>0.907633279098413</c:v>
                </c:pt>
                <c:pt idx="196">
                  <c:v>0.919815906436639</c:v>
                </c:pt>
                <c:pt idx="197">
                  <c:v>0.931170761544783</c:v>
                </c:pt>
                <c:pt idx="198">
                  <c:v>0.941687625819677</c:v>
                </c:pt>
                <c:pt idx="199">
                  <c:v>0.951357034793342</c:v>
                </c:pt>
                <c:pt idx="200">
                  <c:v>0.960170286650366</c:v>
                </c:pt>
                <c:pt idx="201">
                  <c:v>0.968119450058954</c:v>
                </c:pt>
                <c:pt idx="202">
                  <c:v>0.975197371308593</c:v>
                </c:pt>
                <c:pt idx="203">
                  <c:v>0.981397680747901</c:v>
                </c:pt>
                <c:pt idx="204">
                  <c:v>0.986714798516892</c:v>
                </c:pt>
                <c:pt idx="205">
                  <c:v>0.991143939568469</c:v>
                </c:pt>
                <c:pt idx="206">
                  <c:v>0.994681117974643</c:v>
                </c:pt>
                <c:pt idx="207">
                  <c:v>0.997323150513601</c:v>
                </c:pt>
                <c:pt idx="208">
                  <c:v>0.99906765953439</c:v>
                </c:pt>
                <c:pt idx="209">
                  <c:v>0.999913075096642</c:v>
                </c:pt>
                <c:pt idx="210">
                  <c:v>0.999858636383415</c:v>
                </c:pt>
                <c:pt idx="211">
                  <c:v>0.998904392385876</c:v>
                </c:pt>
                <c:pt idx="212">
                  <c:v>0.997051201859214</c:v>
                </c:pt>
                <c:pt idx="213">
                  <c:v>0.994300732549815</c:v>
                </c:pt>
                <c:pt idx="214">
                  <c:v>0.990655459694407</c:v>
                </c:pt>
                <c:pt idx="215">
                  <c:v>0.986118663792513</c:v>
                </c:pt>
                <c:pt idx="216">
                  <c:v>0.980694427654217</c:v>
                </c:pt>
                <c:pt idx="217">
                  <c:v>0.974387632725921</c:v>
                </c:pt>
                <c:pt idx="218">
                  <c:v>0.967203954697364</c:v>
                </c:pt>
                <c:pt idx="219">
                  <c:v>0.959149858393887</c:v>
                </c:pt>
                <c:pt idx="220">
                  <c:v>0.950232591958529</c:v>
                </c:pt>
                <c:pt idx="221">
                  <c:v>0.940460180329185</c:v>
                </c:pt>
                <c:pt idx="222">
                  <c:v>0.929841418016701</c:v>
                </c:pt>
                <c:pt idx="223">
                  <c:v>0.918385861190416</c:v>
                </c:pt>
                <c:pt idx="224">
                  <c:v>0.906103819078245</c:v>
                </c:pt>
                <c:pt idx="225">
                  <c:v>0.893006344689077</c:v>
                </c:pt>
                <c:pt idx="226">
                  <c:v>0.879105224865808</c:v>
                </c:pt>
                <c:pt idx="227">
                  <c:v>0.864412969677982</c:v>
                </c:pt>
                <c:pt idx="228">
                  <c:v>0.848942801163572</c:v>
                </c:pt>
                <c:pt idx="229">
                  <c:v>0.832708641430035</c:v>
                </c:pt>
                <c:pt idx="230">
                  <c:v>0.815725100125357</c:v>
                </c:pt>
                <c:pt idx="231">
                  <c:v>0.798007461290359</c:v>
                </c:pt>
                <c:pt idx="232">
                  <c:v>0.779571669604088</c:v>
                </c:pt>
                <c:pt idx="233">
                  <c:v>0.760434316034681</c:v>
                </c:pt>
                <c:pt idx="234">
                  <c:v>0.740612622908621</c:v>
                </c:pt>
                <c:pt idx="235">
                  <c:v>0.720124428411793</c:v>
                </c:pt>
                <c:pt idx="236">
                  <c:v>0.698988170536338</c:v>
                </c:pt>
                <c:pt idx="237">
                  <c:v>0.677222870487684</c:v>
                </c:pt>
                <c:pt idx="238">
                  <c:v>0.654848115566765</c:v>
                </c:pt>
                <c:pt idx="239">
                  <c:v>0.631884041542758</c:v>
                </c:pt>
                <c:pt idx="240">
                  <c:v>0.608351314532255</c:v>
                </c:pt>
                <c:pt idx="241">
                  <c:v>0.584271112401154</c:v>
                </c:pt>
                <c:pt idx="242">
                  <c:v>0.55966510570601</c:v>
                </c:pt>
                <c:pt idx="243">
                  <c:v>0.534555438191991</c:v>
                </c:pt>
                <c:pt idx="244">
                  <c:v>0.50896470686501</c:v>
                </c:pt>
                <c:pt idx="245">
                  <c:v>0.482915941655937</c:v>
                </c:pt>
                <c:pt idx="246">
                  <c:v>0.456432584695222</c:v>
                </c:pt>
                <c:pt idx="247">
                  <c:v>0.429538469216557</c:v>
                </c:pt>
                <c:pt idx="248">
                  <c:v>0.402257798108574</c:v>
                </c:pt>
                <c:pt idx="249">
                  <c:v>0.374615122133878</c:v>
                </c:pt>
                <c:pt idx="250">
                  <c:v>0.346635317835026</c:v>
                </c:pt>
                <c:pt idx="251">
                  <c:v>0.318343565147304</c:v>
                </c:pt>
                <c:pt idx="252">
                  <c:v>0.289765324738494</c:v>
                </c:pt>
                <c:pt idx="253">
                  <c:v>0.260926315095994</c:v>
                </c:pt>
                <c:pt idx="254">
                  <c:v>0.231852489381904</c:v>
                </c:pt>
                <c:pt idx="255">
                  <c:v>0.202570012076945</c:v>
                </c:pt>
                <c:pt idx="256">
                  <c:v>0.173105235434182</c:v>
                </c:pt>
                <c:pt idx="257">
                  <c:v>0.143484675763781</c:v>
                </c:pt>
                <c:pt idx="258">
                  <c:v>0.113734989570117</c:v>
                </c:pt>
                <c:pt idx="259">
                  <c:v>0.0838829495627223</c:v>
                </c:pt>
                <c:pt idx="260">
                  <c:v>0.0539554205626489</c:v>
                </c:pt>
                <c:pt idx="261">
                  <c:v>0.0239793353259525</c:v>
                </c:pt>
                <c:pt idx="262">
                  <c:v>-0.00601832969398159</c:v>
                </c:pt>
                <c:pt idx="263">
                  <c:v>-0.0360105786234153</c:v>
                </c:pt>
                <c:pt idx="264">
                  <c:v>-0.0659704204627299</c:v>
                </c:pt>
                <c:pt idx="265">
                  <c:v>-0.0958708933764969</c:v>
                </c:pt>
                <c:pt idx="266">
                  <c:v>-0.125685088957318</c:v>
                </c:pt>
                <c:pt idx="267">
                  <c:v>-0.155386176441565</c:v>
                </c:pt>
                <c:pt idx="268">
                  <c:v>-0.184947426855268</c:v>
                </c:pt>
                <c:pt idx="269">
                  <c:v>-0.214342237068377</c:v>
                </c:pt>
                <c:pt idx="270">
                  <c:v>-0.243544153735793</c:v>
                </c:pt>
                <c:pt idx="271">
                  <c:v>-0.27252689710358</c:v>
                </c:pt>
                <c:pt idx="272">
                  <c:v>-0.301264384658992</c:v>
                </c:pt>
                <c:pt idx="273">
                  <c:v>-0.329730754602944</c:v>
                </c:pt>
                <c:pt idx="274">
                  <c:v>-0.357900389123914</c:v>
                </c:pt>
                <c:pt idx="275">
                  <c:v>-0.385747937452222</c:v>
                </c:pt>
                <c:pt idx="276">
                  <c:v>-0.413248338674028</c:v>
                </c:pt>
                <c:pt idx="277">
                  <c:v>-0.440376844284454</c:v>
                </c:pt>
                <c:pt idx="278">
                  <c:v>-0.467109040459569</c:v>
                </c:pt>
                <c:pt idx="279">
                  <c:v>-0.493420870027185</c:v>
                </c:pt>
                <c:pt idx="280">
                  <c:v>-0.519288654116684</c:v>
                </c:pt>
                <c:pt idx="281">
                  <c:v>-0.544689113468413</c:v>
                </c:pt>
                <c:pt idx="282">
                  <c:v>-0.569599389383432</c:v>
                </c:pt>
                <c:pt idx="283">
                  <c:v>-0.593997064294812</c:v>
                </c:pt>
                <c:pt idx="284">
                  <c:v>-0.617860181941925</c:v>
                </c:pt>
                <c:pt idx="285">
                  <c:v>-0.641167267129602</c:v>
                </c:pt>
                <c:pt idx="286">
                  <c:v>-0.663897345054353</c:v>
                </c:pt>
                <c:pt idx="287">
                  <c:v>-0.686029960180282</c:v>
                </c:pt>
                <c:pt idx="288">
                  <c:v>-0.707545194647683</c:v>
                </c:pt>
                <c:pt idx="289">
                  <c:v>-0.728423686197768</c:v>
                </c:pt>
                <c:pt idx="290">
                  <c:v>-0.748646645597399</c:v>
                </c:pt>
                <c:pt idx="291">
                  <c:v>-0.768195873548125</c:v>
                </c:pt>
                <c:pt idx="292">
                  <c:v>-0.787053777064323</c:v>
                </c:pt>
                <c:pt idx="293">
                  <c:v>-0.805203385305701</c:v>
                </c:pt>
                <c:pt idx="294">
                  <c:v>-0.8226283648499</c:v>
                </c:pt>
                <c:pt idx="295">
                  <c:v>-0.839313034391485</c:v>
                </c:pt>
                <c:pt idx="296">
                  <c:v>-0.855242378854045</c:v>
                </c:pt>
                <c:pt idx="297">
                  <c:v>-0.870402062902767</c:v>
                </c:pt>
                <c:pt idx="298">
                  <c:v>-0.884778443845253</c:v>
                </c:pt>
                <c:pt idx="299">
                  <c:v>-0.898358583909032</c:v>
                </c:pt>
                <c:pt idx="300">
                  <c:v>-0.911130261884677</c:v>
                </c:pt>
                <c:pt idx="301">
                  <c:v>-0.923081984124074</c:v>
                </c:pt>
                <c:pt idx="302">
                  <c:v>-0.934202994883924</c:v>
                </c:pt>
                <c:pt idx="303">
                  <c:v>-0.944483286005189</c:v>
                </c:pt>
                <c:pt idx="304">
                  <c:v>-0.953913605919759</c:v>
                </c:pt>
                <c:pt idx="305">
                  <c:v>-0.962485467976237</c:v>
                </c:pt>
                <c:pt idx="306">
                  <c:v>-0.970191158077357</c:v>
                </c:pt>
                <c:pt idx="307">
                  <c:v>-0.977023741622146</c:v>
                </c:pt>
                <c:pt idx="308">
                  <c:v>-0.982977069746599</c:v>
                </c:pt>
                <c:pt idx="309">
                  <c:v>-0.988045784857242</c:v>
                </c:pt>
                <c:pt idx="310">
                  <c:v>-0.992225325452603</c:v>
                </c:pt>
                <c:pt idx="311">
                  <c:v>-0.995511930228257</c:v>
                </c:pt>
                <c:pt idx="312">
                  <c:v>-0.997902641461745</c:v>
                </c:pt>
                <c:pt idx="313">
                  <c:v>-0.999395307674325</c:v>
                </c:pt>
                <c:pt idx="314">
                  <c:v>-0.999988585567158</c:v>
                </c:pt>
                <c:pt idx="315">
                  <c:v>-0.999681941230185</c:v>
                </c:pt>
                <c:pt idx="316">
                  <c:v>-0.998475650622611</c:v>
                </c:pt>
                <c:pt idx="317">
                  <c:v>-0.996370799324562</c:v>
                </c:pt>
                <c:pt idx="318">
                  <c:v>-0.993369281560131</c:v>
                </c:pt>
                <c:pt idx="319">
                  <c:v>-0.989473798492712</c:v>
                </c:pt>
                <c:pt idx="320">
                  <c:v>-0.984687855794127</c:v>
                </c:pt>
                <c:pt idx="321">
                  <c:v>-0.979015760489764</c:v>
                </c:pt>
                <c:pt idx="322">
                  <c:v>-0.97246261708254</c:v>
                </c:pt>
                <c:pt idx="323">
                  <c:v>-0.965034322959201</c:v>
                </c:pt>
                <c:pt idx="324">
                  <c:v>-0.95673756308306</c:v>
                </c:pt>
                <c:pt idx="325">
                  <c:v>-0.947579803977993</c:v>
                </c:pt>
                <c:pt idx="326">
                  <c:v>-0.937569287009064</c:v>
                </c:pt>
                <c:pt idx="327">
                  <c:v>-0.926715020965855</c:v>
                </c:pt>
                <c:pt idx="328">
                  <c:v>-0.915026773955164</c:v>
                </c:pt>
                <c:pt idx="329">
                  <c:v>-0.902515064610367</c:v>
                </c:pt>
                <c:pt idx="330">
                  <c:v>-0.889191152625362</c:v>
                </c:pt>
                <c:pt idx="331">
                  <c:v>-0.875067028621594</c:v>
                </c:pt>
                <c:pt idx="332">
                  <c:v>-0.86015540335732</c:v>
                </c:pt>
                <c:pt idx="333">
                  <c:v>-0.844469696288772</c:v>
                </c:pt>
                <c:pt idx="334">
                  <c:v>-0.82802402349356</c:v>
                </c:pt>
                <c:pt idx="335">
                  <c:v>-0.810833184967147</c:v>
                </c:pt>
                <c:pt idx="336">
                  <c:v>-0.792912651303862</c:v>
                </c:pt>
                <c:pt idx="337">
                  <c:v>-0.774278549774403</c:v>
                </c:pt>
                <c:pt idx="338">
                  <c:v>-0.754947649812379</c:v>
                </c:pt>
                <c:pt idx="339">
                  <c:v>-0.734937347922964</c:v>
                </c:pt>
                <c:pt idx="340">
                  <c:v>-0.7142656520272</c:v>
                </c:pt>
                <c:pt idx="341">
                  <c:v>-0.692951165256096</c:v>
                </c:pt>
                <c:pt idx="342">
                  <c:v>-0.671013069209063</c:v>
                </c:pt>
                <c:pt idx="343">
                  <c:v>-0.648471106691764</c:v>
                </c:pt>
                <c:pt idx="344">
                  <c:v>-0.62534556394893</c:v>
                </c:pt>
                <c:pt idx="345">
                  <c:v>-0.6016572524081</c:v>
                </c:pt>
                <c:pt idx="346">
                  <c:v>-0.577427489950752</c:v>
                </c:pt>
                <c:pt idx="347">
                  <c:v>-0.552678081727632</c:v>
                </c:pt>
                <c:pt idx="348">
                  <c:v>-0.52743130053561</c:v>
                </c:pt>
                <c:pt idx="349">
                  <c:v>-0.501709866773648</c:v>
                </c:pt>
                <c:pt idx="350">
                  <c:v>-0.475536927995992</c:v>
                </c:pt>
                <c:pt idx="351">
                  <c:v>-0.44893603808092</c:v>
                </c:pt>
                <c:pt idx="352">
                  <c:v>-0.421931136033846</c:v>
                </c:pt>
                <c:pt idx="353">
                  <c:v>-0.394546524443841</c:v>
                </c:pt>
                <c:pt idx="354">
                  <c:v>-0.366806847612927</c:v>
                </c:pt>
                <c:pt idx="355">
                  <c:v>-0.338737069377883</c:v>
                </c:pt>
                <c:pt idx="356">
                  <c:v>-0.310362450644462</c:v>
                </c:pt>
                <c:pt idx="357">
                  <c:v>-0.2817085266543</c:v>
                </c:pt>
                <c:pt idx="358">
                  <c:v>-0.252801084004902</c:v>
                </c:pt>
                <c:pt idx="359">
                  <c:v>-0.223666137443463</c:v>
                </c:pt>
                <c:pt idx="360">
                  <c:v>-0.194329906455335</c:v>
                </c:pt>
                <c:pt idx="361">
                  <c:v>-0.164818791668273</c:v>
                </c:pt>
                <c:pt idx="362">
                  <c:v>-0.135159351093645</c:v>
                </c:pt>
                <c:pt idx="363">
                  <c:v>-0.105378276226013</c:v>
                </c:pt>
                <c:pt idx="364">
                  <c:v>-0.0755023680226002</c:v>
                </c:pt>
                <c:pt idx="365">
                  <c:v>-0.0455585127842237</c:v>
                </c:pt>
                <c:pt idx="366">
                  <c:v>-0.015573657959447</c:v>
                </c:pt>
                <c:pt idx="367">
                  <c:v>0.0144252121063011</c:v>
                </c:pt>
                <c:pt idx="368">
                  <c:v>0.0444111004548279</c:v>
                </c:pt>
                <c:pt idx="369">
                  <c:v>0.074357021810603</c:v>
                </c:pt>
                <c:pt idx="370">
                  <c:v>0.104236026865699</c:v>
                </c:pt>
                <c:pt idx="371">
                  <c:v>0.134021226532332</c:v>
                </c:pt>
                <c:pt idx="372">
                  <c:v>0.163685816141252</c:v>
                </c:pt>
                <c:pt idx="373">
                  <c:v>0.193203099564104</c:v>
                </c:pt>
                <c:pt idx="374">
                  <c:v>0.222546513238168</c:v>
                </c:pt>
                <c:pt idx="375">
                  <c:v>0.251689650071754</c:v>
                </c:pt>
                <c:pt idx="376">
                  <c:v>0.280606283208818</c:v>
                </c:pt>
                <c:pt idx="377">
                  <c:v>0.309270389631352</c:v>
                </c:pt>
                <c:pt idx="378">
                  <c:v>0.337656173578341</c:v>
                </c:pt>
                <c:pt idx="379">
                  <c:v>0.365738089760218</c:v>
                </c:pt>
                <c:pt idx="380">
                  <c:v>0.393490866347889</c:v>
                </c:pt>
                <c:pt idx="381">
                  <c:v>0.420889527715687</c:v>
                </c:pt>
                <c:pt idx="382">
                  <c:v>0.44790941691773</c:v>
                </c:pt>
                <c:pt idx="383">
                  <c:v>0.474526217877527</c:v>
                </c:pt>
                <c:pt idx="384">
                  <c:v>0.500715977270791</c:v>
                </c:pt>
                <c:pt idx="385">
                  <c:v>0.526455126081828</c:v>
                </c:pt>
                <c:pt idx="386">
                  <c:v>0.551720500814045</c:v>
                </c:pt>
                <c:pt idx="387">
                  <c:v>0.576489364335545</c:v>
                </c:pt>
                <c:pt idx="388">
                  <c:v>0.60073942634101</c:v>
                </c:pt>
                <c:pt idx="389">
                  <c:v>0.624448863411461</c:v>
                </c:pt>
                <c:pt idx="390">
                  <c:v>0.647596338653876</c:v>
                </c:pt>
                <c:pt idx="391">
                  <c:v>0.670161020902945</c:v>
                </c:pt>
                <c:pt idx="392">
                  <c:v>0.692122603467712</c:v>
                </c:pt>
                <c:pt idx="393">
                  <c:v>0.713461322406233</c:v>
                </c:pt>
                <c:pt idx="394">
                  <c:v>0.734157974311783</c:v>
                </c:pt>
                <c:pt idx="395">
                  <c:v>0.754193933594629</c:v>
                </c:pt>
                <c:pt idx="396">
                  <c:v>0.773551169243801</c:v>
                </c:pt>
                <c:pt idx="397">
                  <c:v>0.792212261053794</c:v>
                </c:pt>
                <c:pt idx="398">
                  <c:v>0.81016041530156</c:v>
                </c:pt>
                <c:pt idx="399">
                  <c:v>0.827379479859744</c:v>
                </c:pt>
                <c:pt idx="400">
                  <c:v>0.843853958732492</c:v>
                </c:pt>
                <c:pt idx="401">
                  <c:v>0.859569026000815</c:v>
                </c:pt>
                <c:pt idx="402">
                  <c:v>0.874510539164905</c:v>
                </c:pt>
                <c:pt idx="403">
                  <c:v>0.888665051871438</c:v>
                </c:pt>
                <c:pt idx="404">
                  <c:v>0.902019826014379</c:v>
                </c:pt>
                <c:pt idx="405">
                  <c:v>0.914562843198417</c:v>
                </c:pt>
                <c:pt idx="406">
                  <c:v>0.926282815554718</c:v>
                </c:pt>
                <c:pt idx="407">
                  <c:v>0.937169195899233</c:v>
                </c:pt>
                <c:pt idx="408">
                  <c:v>0.947212187224462</c:v>
                </c:pt>
                <c:pt idx="409">
                  <c:v>0.956402751516093</c:v>
                </c:pt>
                <c:pt idx="410">
                  <c:v>0.964732617886609</c:v>
                </c:pt>
                <c:pt idx="411">
                  <c:v>0.972194290018526</c:v>
                </c:pt>
                <c:pt idx="412">
                  <c:v>0.978781052910571</c:v>
                </c:pt>
                <c:pt idx="413">
                  <c:v>0.984486978920737</c:v>
                </c:pt>
                <c:pt idx="414">
                  <c:v>0.98930693310075</c:v>
                </c:pt>
                <c:pt idx="415">
                  <c:v>0.993236577817189</c:v>
                </c:pt>
                <c:pt idx="416">
                  <c:v>0.996272376655049</c:v>
                </c:pt>
                <c:pt idx="417">
                  <c:v>0.998411597600287</c:v>
                </c:pt>
                <c:pt idx="418">
                  <c:v>0.999652315498447</c:v>
                </c:pt>
                <c:pt idx="419">
                  <c:v>0.999993413787165</c:v>
                </c:pt>
                <c:pt idx="420">
                  <c:v>0.999434585501005</c:v>
                </c:pt>
                <c:pt idx="421">
                  <c:v>0.997976333547704</c:v>
                </c:pt>
                <c:pt idx="422">
                  <c:v>0.995619970255593</c:v>
                </c:pt>
                <c:pt idx="423">
                  <c:v>0.992367616192583</c:v>
                </c:pt>
                <c:pt idx="424">
                  <c:v>0.988222198257805</c:v>
                </c:pt>
                <c:pt idx="425">
                  <c:v>0.983187447047592</c:v>
                </c:pt>
                <c:pt idx="426">
                  <c:v>0.977267893498198</c:v>
                </c:pt>
                <c:pt idx="427">
                  <c:v>0.970468864808259</c:v>
                </c:pt>
                <c:pt idx="428">
                  <c:v>0.962796479644676</c:v>
                </c:pt>
                <c:pt idx="429">
                  <c:v>0.954257642636225</c:v>
                </c:pt>
                <c:pt idx="430">
                  <c:v>0.944860038159861</c:v>
                </c:pt>
                <c:pt idx="431">
                  <c:v>0.934612123425292</c:v>
                </c:pt>
                <c:pt idx="432">
                  <c:v>0.923523120864065</c:v>
                </c:pt>
                <c:pt idx="433">
                  <c:v>0.911603009830002</c:v>
                </c:pt>
                <c:pt idx="434">
                  <c:v>0.898862517618449</c:v>
                </c:pt>
                <c:pt idx="435">
                  <c:v>0.88531310981244</c:v>
                </c:pt>
                <c:pt idx="436">
                  <c:v>0.87096697996444</c:v>
                </c:pt>
                <c:pt idx="437">
                  <c:v>0.855837038622981</c:v>
                </c:pt>
                <c:pt idx="438">
                  <c:v>0.839936901714028</c:v>
                </c:pt>
                <c:pt idx="439">
                  <c:v>0.823280878287574</c:v>
                </c:pt>
                <c:pt idx="440">
                  <c:v>0.80588395764045</c:v>
                </c:pt>
                <c:pt idx="441">
                  <c:v>0.787761795826987</c:v>
                </c:pt>
                <c:pt idx="442">
                  <c:v>0.768930701569605</c:v>
                </c:pt>
                <c:pt idx="443">
                  <c:v>0.749407621582077</c:v>
                </c:pt>
                <c:pt idx="444">
                  <c:v>0.72921012531862</c:v>
                </c:pt>
                <c:pt idx="445">
                  <c:v>0.708356389162583</c:v>
                </c:pt>
                <c:pt idx="446">
                  <c:v>0.686865180068925</c:v>
                </c:pt>
                <c:pt idx="447">
                  <c:v>0.66475583867521</c:v>
                </c:pt>
                <c:pt idx="448">
                  <c:v>0.642048261896361</c:v>
                </c:pt>
                <c:pt idx="449">
                  <c:v>0.618762885018764</c:v>
                </c:pt>
                <c:pt idx="450">
                  <c:v>0.594920663309892</c:v>
                </c:pt>
                <c:pt idx="451">
                  <c:v>0.570543053159981</c:v>
                </c:pt>
                <c:pt idx="452">
                  <c:v>0.545651992772727</c:v>
                </c:pt>
                <c:pt idx="453">
                  <c:v>0.520269882422381</c:v>
                </c:pt>
                <c:pt idx="454">
                  <c:v>0.494419564295017</c:v>
                </c:pt>
                <c:pt idx="455">
                  <c:v>0.468124301932111</c:v>
                </c:pt>
                <c:pt idx="456">
                  <c:v>0.441407759294906</c:v>
                </c:pt>
                <c:pt idx="457">
                  <c:v>0.414293979468464</c:v>
                </c:pt>
                <c:pt idx="458">
                  <c:v>0.386807363024508</c:v>
                </c:pt>
                <c:pt idx="459">
                  <c:v>0.358972646062543</c:v>
                </c:pt>
                <c:pt idx="460">
                  <c:v>0.330814877949049</c:v>
                </c:pt>
                <c:pt idx="461">
                  <c:v>0.302359398774731</c:v>
                </c:pt>
                <c:pt idx="462">
                  <c:v>0.273631816550168</c:v>
                </c:pt>
                <c:pt idx="463">
                  <c:v>0.244657984160301</c:v>
                </c:pt>
                <c:pt idx="464">
                  <c:v>0.215463976098611</c:v>
                </c:pt>
                <c:pt idx="465">
                  <c:v>0.186076065001809</c:v>
                </c:pt>
                <c:pt idx="466">
                  <c:v>0.156520698006267</c:v>
                </c:pt>
                <c:pt idx="467">
                  <c:v>0.126824472947349</c:v>
                </c:pt>
                <c:pt idx="468">
                  <c:v>0.0970141144231734</c:v>
                </c:pt>
                <c:pt idx="469">
                  <c:v>0.0671164497442717</c:v>
                </c:pt>
                <c:pt idx="470">
                  <c:v>0.0371583847908246</c:v>
                </c:pt>
                <c:pt idx="471">
                  <c:v>0.00716687979918505</c:v>
                </c:pt>
                <c:pt idx="472">
                  <c:v>-0.0228310749005275</c:v>
                </c:pt>
                <c:pt idx="473">
                  <c:v>-0.0528084831738808</c:v>
                </c:pt>
                <c:pt idx="474">
                  <c:v>-0.0827383673768416</c:v>
                </c:pt>
                <c:pt idx="475">
                  <c:v>-0.112593792633835</c:v>
                </c:pt>
                <c:pt idx="476">
                  <c:v>-0.142347891077312</c:v>
                </c:pt>
                <c:pt idx="477">
                  <c:v>-0.171973886027013</c:v>
                </c:pt>
                <c:pt idx="478">
                  <c:v>-0.201445116087181</c:v>
                </c:pt>
                <c:pt idx="479">
                  <c:v>-0.230735059140008</c:v>
                </c:pt>
                <c:pt idx="480">
                  <c:v>-0.259817356213754</c:v>
                </c:pt>
                <c:pt idx="481">
                  <c:v>-0.288665835204057</c:v>
                </c:pt>
                <c:pt idx="482">
                  <c:v>-0.317254534427036</c:v>
                </c:pt>
                <c:pt idx="483">
                  <c:v>-0.345557725983067</c:v>
                </c:pt>
                <c:pt idx="484">
                  <c:v>-0.37354993891016</c:v>
                </c:pt>
                <c:pt idx="485">
                  <c:v>-0.401205982106099</c:v>
                </c:pt>
                <c:pt idx="486">
                  <c:v>-0.428500966998737</c:v>
                </c:pt>
                <c:pt idx="487">
                  <c:v>-0.455410329944018</c:v>
                </c:pt>
                <c:pt idx="488">
                  <c:v>-0.481909854331628</c:v>
                </c:pt>
                <c:pt idx="489">
                  <c:v>-0.507975692378276</c:v>
                </c:pt>
                <c:pt idx="490">
                  <c:v>-0.533584386589119</c:v>
                </c:pt>
                <c:pt idx="491">
                  <c:v>-0.558712890867894</c:v>
                </c:pt>
                <c:pt idx="492">
                  <c:v>-0.583338591256877</c:v>
                </c:pt>
                <c:pt idx="493">
                  <c:v>-0.607439326287902</c:v>
                </c:pt>
                <c:pt idx="494">
                  <c:v>-0.630993406926194</c:v>
                </c:pt>
                <c:pt idx="495">
                  <c:v>-0.65397963608903</c:v>
                </c:pt>
                <c:pt idx="496">
                  <c:v>-0.676377327721684</c:v>
                </c:pt>
                <c:pt idx="497">
                  <c:v>-0.698166325413491</c:v>
                </c:pt>
                <c:pt idx="498">
                  <c:v>-0.719327020537239</c:v>
                </c:pt>
                <c:pt idx="499">
                  <c:v>-0.73984036989562</c:v>
                </c:pt>
                <c:pt idx="500">
                  <c:v>-0.759687912858821</c:v>
                </c:pt>
                <c:pt idx="501">
                  <c:v>-0.778851787977846</c:v>
                </c:pt>
                <c:pt idx="502">
                  <c:v>-0.797314749058608</c:v>
                </c:pt>
                <c:pt idx="503">
                  <c:v>-0.81506018068235</c:v>
                </c:pt>
                <c:pt idx="504">
                  <c:v>-0.83207211315839</c:v>
                </c:pt>
                <c:pt idx="505">
                  <c:v>-0.848335236895768</c:v>
                </c:pt>
                <c:pt idx="506">
                  <c:v>-0.863834916180852</c:v>
                </c:pt>
                <c:pt idx="507">
                  <c:v>-0.878557202348481</c:v>
                </c:pt>
                <c:pt idx="508">
                  <c:v>-0.892488846334828</c:v>
                </c:pt>
                <c:pt idx="509">
                  <c:v>-0.905617310600663</c:v>
                </c:pt>
                <c:pt idx="510">
                  <c:v>-0.917930780414293</c:v>
                </c:pt>
                <c:pt idx="511">
                  <c:v>-0.929418174484019</c:v>
                </c:pt>
                <c:pt idx="512">
                  <c:v>-0.940069154930553</c:v>
                </c:pt>
                <c:pt idx="513">
                  <c:v>-0.949874136590415</c:v>
                </c:pt>
                <c:pt idx="514">
                  <c:v>-0.958824295641925</c:v>
                </c:pt>
                <c:pt idx="515">
                  <c:v>-0.966911577546057</c:v>
                </c:pt>
                <c:pt idx="516">
                  <c:v>-0.974128704294971</c:v>
                </c:pt>
                <c:pt idx="517">
                  <c:v>-0.980469180961734</c:v>
                </c:pt>
                <c:pt idx="518">
                  <c:v>-0.985927301545316</c:v>
                </c:pt>
                <c:pt idx="519">
                  <c:v>-0.990498154105603</c:v>
                </c:pt>
                <c:pt idx="520">
                  <c:v>-0.994177625183815</c:v>
                </c:pt>
                <c:pt idx="521">
                  <c:v>-0.996962403504338</c:v>
                </c:pt>
                <c:pt idx="522">
                  <c:v>-0.998849982954651</c:v>
                </c:pt>
                <c:pt idx="523">
                  <c:v>-0.999838664840656</c:v>
                </c:pt>
                <c:pt idx="524">
                  <c:v>-0.999927559415389</c:v>
                </c:pt>
                <c:pt idx="525">
                  <c:v>-0.999116586679734</c:v>
                </c:pt>
                <c:pt idx="526">
                  <c:v>-0.997406476454414</c:v>
                </c:pt>
                <c:pt idx="527">
                  <c:v>-0.994798767723202</c:v>
                </c:pt>
                <c:pt idx="528">
                  <c:v>-0.991295807247941</c:v>
                </c:pt>
                <c:pt idx="529">
                  <c:v>-0.986900747456617</c:v>
                </c:pt>
                <c:pt idx="530">
                  <c:v>-0.981617543606385</c:v>
                </c:pt>
                <c:pt idx="531">
                  <c:v>-0.975450950224102</c:v>
                </c:pt>
                <c:pt idx="532">
                  <c:v>-0.968406516827582</c:v>
                </c:pt>
                <c:pt idx="533">
                  <c:v>-0.960490582931396</c:v>
                </c:pt>
                <c:pt idx="534">
                  <c:v>-0.951710272341742</c:v>
                </c:pt>
                <c:pt idx="535">
                  <c:v>-0.942073486745496</c:v>
                </c:pt>
                <c:pt idx="536">
                  <c:v>-0.93158889859923</c:v>
                </c:pt>
                <c:pt idx="537">
                  <c:v>-0.920265943324592</c:v>
                </c:pt>
                <c:pt idx="538">
                  <c:v>-0.908114810817047</c:v>
                </c:pt>
                <c:pt idx="539">
                  <c:v>-0.89514643627568</c:v>
                </c:pt>
                <c:pt idx="540">
                  <c:v>-0.881372490362233</c:v>
                </c:pt>
                <c:pt idx="541">
                  <c:v>-0.866805368698322</c:v>
                </c:pt>
                <c:pt idx="542">
                  <c:v>-0.851458180710189</c:v>
                </c:pt>
                <c:pt idx="543">
                  <c:v>-0.835344737831119</c:v>
                </c:pt>
                <c:pt idx="544">
                  <c:v>-0.818479541072078</c:v>
                </c:pt>
                <c:pt idx="545">
                  <c:v>-0.800877767971785</c:v>
                </c:pt>
                <c:pt idx="546">
                  <c:v>-0.782555258937946</c:v>
                </c:pt>
                <c:pt idx="547">
                  <c:v>-0.763528502991957</c:v>
                </c:pt>
                <c:pt idx="548">
                  <c:v>-0.743814622929902</c:v>
                </c:pt>
                <c:pt idx="549">
                  <c:v>-0.723431359913194</c:v>
                </c:pt>
                <c:pt idx="550">
                  <c:v>-0.702397057502713</c:v>
                </c:pt>
                <c:pt idx="551">
                  <c:v>-0.680730645150859</c:v>
                </c:pt>
                <c:pt idx="552">
                  <c:v>-0.658451621166312</c:v>
                </c:pt>
                <c:pt idx="553">
                  <c:v>-0.635580035166864</c:v>
                </c:pt>
                <c:pt idx="554">
                  <c:v>-0.612136470036131</c:v>
                </c:pt>
                <c:pt idx="555">
                  <c:v>-0.58814202340034</c:v>
                </c:pt>
                <c:pt idx="556">
                  <c:v>-0.563618288641882</c:v>
                </c:pt>
                <c:pt idx="557">
                  <c:v>-0.538587335466739</c:v>
                </c:pt>
                <c:pt idx="558">
                  <c:v>-0.513071690043231</c:v>
                </c:pt>
                <c:pt idx="559">
                  <c:v>-0.487094314729987</c:v>
                </c:pt>
                <c:pt idx="560">
                  <c:v>-0.460678587411366</c:v>
                </c:pt>
                <c:pt idx="561">
                  <c:v>-0.43384828045894</c:v>
                </c:pt>
                <c:pt idx="562">
                  <c:v>-0.406627539337988</c:v>
                </c:pt>
                <c:pt idx="563">
                  <c:v>-0.379040860878164</c:v>
                </c:pt>
                <c:pt idx="564">
                  <c:v>-0.351113071228043</c:v>
                </c:pt>
                <c:pt idx="565">
                  <c:v>-0.322869303513232</c:v>
                </c:pt>
                <c:pt idx="566">
                  <c:v>-0.29433497521829</c:v>
                </c:pt>
                <c:pt idx="567">
                  <c:v>-0.265535765312666</c:v>
                </c:pt>
                <c:pt idx="568">
                  <c:v>-0.236497591141384</c:v>
                </c:pt>
                <c:pt idx="569">
                  <c:v>-0.207246585101183</c:v>
                </c:pt>
                <c:pt idx="570">
                  <c:v>-0.177809071123116</c:v>
                </c:pt>
                <c:pt idx="571">
                  <c:v>-0.148211540982793</c:v>
                </c:pt>
                <c:pt idx="572">
                  <c:v>-0.118480630459562</c:v>
                </c:pt>
                <c:pt idx="573">
                  <c:v>-0.0886430953661197</c:v>
                </c:pt>
                <c:pt idx="574">
                  <c:v>-0.0587257874700809</c:v>
                </c:pt>
                <c:pt idx="575">
                  <c:v>-0.0287556303291872</c:v>
                </c:pt>
                <c:pt idx="576">
                  <c:v>0.00124040493805602</c:v>
                </c:pt>
                <c:pt idx="577">
                  <c:v>0.0312353239245762</c:v>
                </c:pt>
                <c:pt idx="578">
                  <c:v>0.061202133227889</c:v>
                </c:pt>
                <c:pt idx="579">
                  <c:v>0.0911138647423167</c:v>
                </c:pt>
                <c:pt idx="580">
                  <c:v>0.120943599928474</c:v>
                </c:pt>
                <c:pt idx="581">
                  <c:v>0.150664494038148</c:v>
                </c:pt>
                <c:pt idx="582">
                  <c:v>0.180249800272735</c:v>
                </c:pt>
                <c:pt idx="583">
                  <c:v>0.209672893853573</c:v>
                </c:pt>
                <c:pt idx="584">
                  <c:v>0.238907295982436</c:v>
                </c:pt>
                <c:pt idx="585">
                  <c:v>0.267926697670673</c:v>
                </c:pt>
                <c:pt idx="586">
                  <c:v>0.296704983415523</c:v>
                </c:pt>
                <c:pt idx="587">
                  <c:v>0.325216254702277</c:v>
                </c:pt>
                <c:pt idx="588">
                  <c:v>0.353434853311242</c:v>
                </c:pt>
                <c:pt idx="589">
                  <c:v>0.38133538440836</c:v>
                </c:pt>
                <c:pt idx="590">
                  <c:v>0.408892739398883</c:v>
                </c:pt>
                <c:pt idx="591">
                  <c:v>0.436082118523373</c:v>
                </c:pt>
                <c:pt idx="592">
                  <c:v>0.462879053175851</c:v>
                </c:pt>
                <c:pt idx="593">
                  <c:v>0.489259427923874</c:v>
                </c:pt>
                <c:pt idx="594">
                  <c:v>0.515199502210785</c:v>
                </c:pt>
                <c:pt idx="595">
                  <c:v>0.54067593172063</c:v>
                </c:pt>
                <c:pt idx="596">
                  <c:v>0.565665789386454</c:v>
                </c:pt>
                <c:pt idx="597">
                  <c:v>0.590146586023128</c:v>
                </c:pt>
                <c:pt idx="598">
                  <c:v>0.614096290566081</c:v>
                </c:pt>
                <c:pt idx="599">
                  <c:v>0.637493349897778</c:v>
                </c:pt>
                <c:pt idx="600">
                  <c:v>0.66031670824408</c:v>
                </c:pt>
                <c:pt idx="601">
                  <c:v>0.682545826123003</c:v>
                </c:pt>
                <c:pt idx="602">
                  <c:v>0.704160698828874</c:v>
                </c:pt>
                <c:pt idx="603">
                  <c:v>0.725141874435222</c:v>
                </c:pt>
                <c:pt idx="604">
                  <c:v>0.745470471300187</c:v>
                </c:pt>
                <c:pt idx="605">
                  <c:v>0.765128195058727</c:v>
                </c:pt>
                <c:pt idx="606">
                  <c:v>0.784097355086319</c:v>
                </c:pt>
                <c:pt idx="607">
                  <c:v>0.802360880419318</c:v>
                </c:pt>
                <c:pt idx="608">
                  <c:v>0.819902335117674</c:v>
                </c:pt>
                <c:pt idx="609">
                  <c:v>0.83670593305617</c:v>
                </c:pt>
                <c:pt idx="610">
                  <c:v>0.852756552130871</c:v>
                </c:pt>
                <c:pt idx="611">
                  <c:v>0.868039747867999</c:v>
                </c:pt>
                <c:pt idx="612">
                  <c:v>0.882541766422967</c:v>
                </c:pt>
                <c:pt idx="613">
                  <c:v>0.896249556957938</c:v>
                </c:pt>
                <c:pt idx="614">
                  <c:v>0.909150783386676</c:v>
                </c:pt>
                <c:pt idx="615">
                  <c:v>0.921233835476205</c:v>
                </c:pt>
                <c:pt idx="616">
                  <c:v>0.932487839295222</c:v>
                </c:pt>
                <c:pt idx="617">
                  <c:v>0.942902666999914</c:v>
                </c:pt>
                <c:pt idx="618">
                  <c:v>0.952468945948328</c:v>
                </c:pt>
                <c:pt idx="619">
                  <c:v>0.961178067135113</c:v>
                </c:pt>
                <c:pt idx="620">
                  <c:v>0.96902219293905</c:v>
                </c:pt>
                <c:pt idx="621">
                  <c:v>0.975994264176377</c:v>
                </c:pt>
                <c:pt idx="622">
                  <c:v>0.982088006453582</c:v>
                </c:pt>
                <c:pt idx="623">
                  <c:v>0.987297935813931</c:v>
                </c:pt>
                <c:pt idx="624">
                  <c:v>0.991619363672658</c:v>
                </c:pt>
                <c:pt idx="625">
                  <c:v>0.995048401036379</c:v>
                </c:pt>
                <c:pt idx="626">
                  <c:v>0.997581962002919</c:v>
                </c:pt>
                <c:pt idx="627">
                  <c:v>0.999217766538419</c:v>
                </c:pt>
                <c:pt idx="628">
                  <c:v>0.999954342529211</c:v>
                </c:pt>
                <c:pt idx="629">
                  <c:v>0.999791027106619</c:v>
                </c:pt>
                <c:pt idx="630">
                  <c:v>0.998727967243502</c:v>
                </c:pt>
                <c:pt idx="631">
                  <c:v>0.99676611962198</c:v>
                </c:pt>
                <c:pt idx="632">
                  <c:v>0.993907249772493</c:v>
                </c:pt>
                <c:pt idx="633">
                  <c:v>0.990153930484938</c:v>
                </c:pt>
                <c:pt idx="634">
                  <c:v>0.985509539493332</c:v>
                </c:pt>
                <c:pt idx="635">
                  <c:v>0.97997825643608</c:v>
                </c:pt>
                <c:pt idx="636">
                  <c:v>0.973565059094583</c:v>
                </c:pt>
                <c:pt idx="637">
                  <c:v>0.966275718913572</c:v>
                </c:pt>
                <c:pt idx="638">
                  <c:v>0.958116795807192</c:v>
                </c:pt>
                <c:pt idx="639">
                  <c:v>0.94909563225553</c:v>
                </c:pt>
                <c:pt idx="640">
                  <c:v>0.93922034669687</c:v>
                </c:pt>
                <c:pt idx="641">
                  <c:v>0.928499826221656</c:v>
                </c:pt>
                <c:pt idx="642">
                  <c:v>0.9169437185747</c:v>
                </c:pt>
                <c:pt idx="643">
                  <c:v>0.904562423472871</c:v>
                </c:pt>
                <c:pt idx="644">
                  <c:v>0.891367083246047</c:v>
                </c:pt>
                <c:pt idx="645">
                  <c:v>0.877369572809775</c:v>
                </c:pt>
                <c:pt idx="646">
                  <c:v>0.862582488978646</c:v>
                </c:pt>
                <c:pt idx="647">
                  <c:v>0.847019139130005</c:v>
                </c:pt>
                <c:pt idx="648">
                  <c:v>0.830693529228225</c:v>
                </c:pt>
                <c:pt idx="649">
                  <c:v>0.813620351220271</c:v>
                </c:pt>
                <c:pt idx="650">
                  <c:v>0.795814969813944</c:v>
                </c:pt>
                <c:pt idx="651">
                  <c:v>0.777293408650683</c:v>
                </c:pt>
                <c:pt idx="652">
                  <c:v>0.75807233588537</c:v>
                </c:pt>
                <c:pt idx="653">
                  <c:v>0.738169049186105</c:v>
                </c:pt>
                <c:pt idx="654">
                  <c:v>0.717601460167489</c:v>
                </c:pt>
                <c:pt idx="655">
                  <c:v>0.696388078271369</c:v>
                </c:pt>
                <c:pt idx="656">
                  <c:v>0.674547994109589</c:v>
                </c:pt>
                <c:pt idx="657">
                  <c:v>0.652100862283733</c:v>
                </c:pt>
                <c:pt idx="658">
                  <c:v>0.62906688369731</c:v>
                </c:pt>
                <c:pt idx="659">
                  <c:v>0.605466787376302</c:v>
                </c:pt>
                <c:pt idx="660">
                  <c:v>0.581321811814439</c:v>
                </c:pt>
                <c:pt idx="661">
                  <c:v>0.556653685859981</c:v>
                </c:pt>
                <c:pt idx="662">
                  <c:v>0.531484609161252</c:v>
                </c:pt>
                <c:pt idx="663">
                  <c:v>0.50583723218841</c:v>
                </c:pt>
                <c:pt idx="664">
                  <c:v>0.47973463584959</c:v>
                </c:pt>
                <c:pt idx="665">
                  <c:v>0.453200310719615</c:v>
                </c:pt>
                <c:pt idx="666">
                  <c:v>0.426258135900103</c:v>
                </c:pt>
                <c:pt idx="667">
                  <c:v>0.398932357529841</c:v>
                </c:pt>
                <c:pt idx="668">
                  <c:v>0.371247566964926</c:v>
                </c:pt>
                <c:pt idx="669">
                  <c:v>0.343228678648202</c:v>
                </c:pt>
                <c:pt idx="670">
                  <c:v>0.314900907687934</c:v>
                </c:pt>
                <c:pt idx="671">
                  <c:v>0.286289747165925</c:v>
                </c:pt>
                <c:pt idx="672">
                  <c:v>0.257420945195441</c:v>
                </c:pt>
                <c:pt idx="673">
                  <c:v>0.228320481749673</c:v>
                </c:pt>
                <c:pt idx="674">
                  <c:v>0.199014545281505</c:v>
                </c:pt>
                <c:pt idx="675">
                  <c:v>0.169529509155658</c:v>
                </c:pt>
                <c:pt idx="676">
                  <c:v>0.13989190791447</c:v>
                </c:pt>
                <c:pt idx="677">
                  <c:v>0.110128413398583</c:v>
                </c:pt>
                <c:pt idx="678">
                  <c:v>0.0802658107440791</c:v>
                </c:pt>
                <c:pt idx="679">
                  <c:v>0.0503309742776848</c:v>
                </c:pt>
                <c:pt idx="680">
                  <c:v>0.020350843331683</c:v>
                </c:pt>
                <c:pt idx="681">
                  <c:v>-0.00964760199968021</c:v>
                </c:pt>
                <c:pt idx="682">
                  <c:v>-0.0396373651404373</c:v>
                </c:pt>
                <c:pt idx="683">
                  <c:v>-0.0695914573280099</c:v>
                </c:pt>
                <c:pt idx="684">
                  <c:v>-0.0994829219012661</c:v>
                </c:pt>
                <c:pt idx="685">
                  <c:v>-0.129284858559707</c:v>
                </c:pt>
                <c:pt idx="686">
                  <c:v>-0.158970447571917</c:v>
                </c:pt>
                <c:pt idx="687">
                  <c:v>-0.188512973911489</c:v>
                </c:pt>
                <c:pt idx="688">
                  <c:v>-0.217885851298788</c:v>
                </c:pt>
                <c:pt idx="689">
                  <c:v>-0.247062646126769</c:v>
                </c:pt>
                <c:pt idx="690">
                  <c:v>-0.27601710124947</c:v>
                </c:pt>
                <c:pt idx="691">
                  <c:v>-0.304723159611636</c:v>
                </c:pt>
                <c:pt idx="692">
                  <c:v>-0.333154987698347</c:v>
                </c:pt>
                <c:pt idx="693">
                  <c:v>-0.361286998783421</c:v>
                </c:pt>
                <c:pt idx="694">
                  <c:v>-0.38909387595573</c:v>
                </c:pt>
                <c:pt idx="695">
                  <c:v>-0.416550594902727</c:v>
                </c:pt>
                <c:pt idx="696">
                  <c:v>-0.443632446430631</c:v>
                </c:pt>
                <c:pt idx="697">
                  <c:v>-0.470315058701042</c:v>
                </c:pt>
                <c:pt idx="698">
                  <c:v>-0.496574419163936</c:v>
                </c:pt>
                <c:pt idx="699">
                  <c:v>-0.522386896167347</c:v>
                </c:pt>
                <c:pt idx="700">
                  <c:v>-0.547729260224268</c:v>
                </c:pt>
                <c:pt idx="701">
                  <c:v>-0.572578704917604</c:v>
                </c:pt>
                <c:pt idx="702">
                  <c:v>-0.596912867424414</c:v>
                </c:pt>
                <c:pt idx="703">
                  <c:v>-0.620709848640954</c:v>
                </c:pt>
                <c:pt idx="704">
                  <c:v>-0.643948232890375</c:v>
                </c:pt>
                <c:pt idx="705">
                  <c:v>-0.666607107195395</c:v>
                </c:pt>
                <c:pt idx="706">
                  <c:v>-0.68866608009857</c:v>
                </c:pt>
                <c:pt idx="707">
                  <c:v>-0.710105300013224</c:v>
                </c:pt>
                <c:pt idx="708">
                  <c:v>-0.730905473088534</c:v>
                </c:pt>
                <c:pt idx="709">
                  <c:v>-0.751047880572702</c:v>
                </c:pt>
                <c:pt idx="710">
                  <c:v>-0.770514395658566</c:v>
                </c:pt>
                <c:pt idx="711">
                  <c:v>-0.789287499796504</c:v>
                </c:pt>
                <c:pt idx="712">
                  <c:v>-0.807350298459927</c:v>
                </c:pt>
                <c:pt idx="713">
                  <c:v>-0.82468653634925</c:v>
                </c:pt>
                <c:pt idx="714">
                  <c:v>-0.841280612020527</c:v>
                </c:pt>
                <c:pt idx="715">
                  <c:v>-0.857117591925727</c:v>
                </c:pt>
                <c:pt idx="716">
                  <c:v>-0.872183223851892</c:v>
                </c:pt>
                <c:pt idx="717">
                  <c:v>-0.886463949747193</c:v>
                </c:pt>
                <c:pt idx="718">
                  <c:v>-0.899946917922243</c:v>
                </c:pt>
                <c:pt idx="719">
                  <c:v>-0.912619994615759</c:v>
                </c:pt>
                <c:pt idx="720">
                  <c:v>-0.924471774914122</c:v>
                </c:pt>
                <c:pt idx="721">
                  <c:v>-0.935491593015033</c:v>
                </c:pt>
                <c:pt idx="722">
                  <c:v>-0.945669531826021</c:v>
                </c:pt>
                <c:pt idx="723">
                  <c:v>-0.954996431889143</c:v>
                </c:pt>
                <c:pt idx="724">
                  <c:v>-0.96346389962389</c:v>
                </c:pt>
                <c:pt idx="725">
                  <c:v>-0.971064314880838</c:v>
                </c:pt>
                <c:pt idx="726">
                  <c:v>-0.977790837799268</c:v>
                </c:pt>
                <c:pt idx="727">
                  <c:v>-0.98363741496258</c:v>
                </c:pt>
                <c:pt idx="728">
                  <c:v>-0.98859878484596</c:v>
                </c:pt>
                <c:pt idx="729">
                  <c:v>-0.992670482551394</c:v>
                </c:pt>
                <c:pt idx="730">
                  <c:v>-0.995848843825779</c:v>
                </c:pt>
                <c:pt idx="731">
                  <c:v>-0.998131008358502</c:v>
                </c:pt>
                <c:pt idx="732">
                  <c:v>-0.999514922355524</c:v>
                </c:pt>
                <c:pt idx="733">
                  <c:v>-0.99999934038766</c:v>
                </c:pt>
                <c:pt idx="734">
                  <c:v>-0.999583826511376</c:v>
                </c:pt>
                <c:pt idx="735">
                  <c:v>-0.998268754661117</c:v>
                </c:pt>
                <c:pt idx="736">
                  <c:v>-0.996055308312782</c:v>
                </c:pt>
                <c:pt idx="737">
                  <c:v>-0.992945479418683</c:v>
                </c:pt>
                <c:pt idx="738">
                  <c:v>-0.988942066614915</c:v>
                </c:pt>
                <c:pt idx="739">
                  <c:v>-0.984048672702781</c:v>
                </c:pt>
                <c:pt idx="740">
                  <c:v>-0.978269701406507</c:v>
                </c:pt>
                <c:pt idx="741">
                  <c:v>-0.971610353410191</c:v>
                </c:pt>
                <c:pt idx="742">
                  <c:v>-0.964076621677538</c:v>
                </c:pt>
                <c:pt idx="743">
                  <c:v>-0.955675286058595</c:v>
                </c:pt>
                <c:pt idx="744">
                  <c:v>-0.946413907188344</c:v>
                </c:pt>
                <c:pt idx="745">
                  <c:v>-0.936300819682647</c:v>
                </c:pt>
                <c:pt idx="746">
                  <c:v>-0.925345124637646</c:v>
                </c:pt>
                <c:pt idx="747">
                  <c:v>-0.913556681439392</c:v>
                </c:pt>
                <c:pt idx="748">
                  <c:v>-0.900946098891068</c:v>
                </c:pt>
                <c:pt idx="749">
                  <c:v>-0.887524725665781</c:v>
                </c:pt>
                <c:pt idx="750">
                  <c:v>-0.873304640093516</c:v>
                </c:pt>
                <c:pt idx="751">
                  <c:v>-0.85829863929146</c:v>
                </c:pt>
                <c:pt idx="752">
                  <c:v>-0.842520227647465</c:v>
                </c:pt>
                <c:pt idx="753">
                  <c:v>-0.825983604666994</c:v>
                </c:pt>
                <c:pt idx="754">
                  <c:v>-0.808703652194543</c:v>
                </c:pt>
                <c:pt idx="755">
                  <c:v>-0.790695921020979</c:v>
                </c:pt>
                <c:pt idx="756">
                  <c:v>-0.771976616888867</c:v>
                </c:pt>
                <c:pt idx="757">
                  <c:v>-0.752562585908413</c:v>
                </c:pt>
                <c:pt idx="758">
                  <c:v>-0.732471299397093</c:v>
                </c:pt>
                <c:pt idx="759">
                  <c:v>-0.711720838156647</c:v>
                </c:pt>
                <c:pt idx="760">
                  <c:v>-0.690329876201575</c:v>
                </c:pt>
                <c:pt idx="761">
                  <c:v>-0.668317663953786</c:v>
                </c:pt>
                <c:pt idx="762">
                  <c:v>-0.645704010918532</c:v>
                </c:pt>
                <c:pt idx="763">
                  <c:v>-0.622509267857162</c:v>
                </c:pt>
                <c:pt idx="764">
                  <c:v>-0.598754308472839</c:v>
                </c:pt>
                <c:pt idx="765">
                  <c:v>-0.574460510625588</c:v>
                </c:pt>
                <c:pt idx="766">
                  <c:v>-0.5496497370937</c:v>
                </c:pt>
                <c:pt idx="767">
                  <c:v>-0.524344315898673</c:v>
                </c:pt>
                <c:pt idx="768">
                  <c:v>-0.498567020211513</c:v>
                </c:pt>
                <c:pt idx="769">
                  <c:v>-0.472341047858427</c:v>
                </c:pt>
                <c:pt idx="770">
                  <c:v>-0.445690000444333</c:v>
                </c:pt>
                <c:pt idx="771">
                  <c:v>-0.418637862113015</c:v>
                </c:pt>
                <c:pt idx="772">
                  <c:v>-0.391208977963</c:v>
                </c:pt>
                <c:pt idx="773">
                  <c:v>-0.363428032138631</c:v>
                </c:pt>
                <c:pt idx="774">
                  <c:v>-0.335320025615998</c:v>
                </c:pt>
                <c:pt idx="775">
                  <c:v>-0.30691025370373</c:v>
                </c:pt>
                <c:pt idx="776">
                  <c:v>-0.278224283278948</c:v>
                </c:pt>
                <c:pt idx="777">
                  <c:v>-0.249287929778795</c:v>
                </c:pt>
                <c:pt idx="778">
                  <c:v>-0.220127233968269</c:v>
                </c:pt>
                <c:pt idx="779">
                  <c:v>-0.190768438505313</c:v>
                </c:pt>
                <c:pt idx="780">
                  <c:v>-0.161237964324189</c:v>
                </c:pt>
                <c:pt idx="781">
                  <c:v>-0.131562386858406</c:v>
                </c:pt>
                <c:pt idx="782">
                  <c:v>-0.101768412124645</c:v>
                </c:pt>
                <c:pt idx="783">
                  <c:v>-0.0718828526891337</c:v>
                </c:pt>
                <c:pt idx="784">
                  <c:v>-0.0419326035381527</c:v>
                </c:pt>
                <c:pt idx="785">
                  <c:v>-0.0119446178743532</c:v>
                </c:pt>
                <c:pt idx="786">
                  <c:v>0.0180541171393028</c:v>
                </c:pt>
                <c:pt idx="787">
                  <c:v>0.0480366046661427</c:v>
                </c:pt>
                <c:pt idx="788">
                  <c:v>0.0779758624911602</c:v>
                </c:pt>
                <c:pt idx="789">
                  <c:v>0.107844947303145</c:v>
                </c:pt>
                <c:pt idx="790">
                  <c:v>0.137616978941879</c:v>
                </c:pt>
                <c:pt idx="791">
                  <c:v>0.167265164588426</c:v>
                </c:pt>
                <c:pt idx="792">
                  <c:v>0.196762822876904</c:v>
                </c:pt>
                <c:pt idx="793">
                  <c:v>0.226083407905888</c:v>
                </c:pt>
                <c:pt idx="794">
                  <c:v>0.255200533127929</c:v>
                </c:pt>
                <c:pt idx="795">
                  <c:v>0.284087995095673</c:v>
                </c:pt>
                <c:pt idx="796">
                  <c:v>0.312719797043193</c:v>
                </c:pt>
                <c:pt idx="797">
                  <c:v>0.34107017228133</c:v>
                </c:pt>
                <c:pt idx="798">
                  <c:v>0.36911360738596</c:v>
                </c:pt>
                <c:pt idx="799">
                  <c:v>0.396824865158361</c:v>
                </c:pt>
                <c:pt idx="800">
                  <c:v>0.424179007336997</c:v>
                </c:pt>
                <c:pt idx="801">
                  <c:v>0.451151417040254</c:v>
                </c:pt>
                <c:pt idx="802">
                  <c:v>0.477717820919978</c:v>
                </c:pt>
                <c:pt idx="803">
                  <c:v>0.50385431100586</c:v>
                </c:pt>
                <c:pt idx="804">
                  <c:v>0.529537366220986</c:v>
                </c:pt>
                <c:pt idx="805">
                  <c:v>0.554743873549215</c:v>
                </c:pt>
                <c:pt idx="806">
                  <c:v>0.579451148835333</c:v>
                </c:pt>
                <c:pt idx="807">
                  <c:v>0.603636957199281</c:v>
                </c:pt>
                <c:pt idx="808">
                  <c:v>0.627279533046021</c:v>
                </c:pt>
                <c:pt idx="809">
                  <c:v>0.650357599653116</c:v>
                </c:pt>
                <c:pt idx="810">
                  <c:v>0.672850388318344</c:v>
                </c:pt>
                <c:pt idx="811">
                  <c:v>0.694737657050127</c:v>
                </c:pt>
                <c:pt idx="812">
                  <c:v>0.71599970878395</c:v>
                </c:pt>
                <c:pt idx="813">
                  <c:v>0.736617409108397</c:v>
                </c:pt>
                <c:pt idx="814">
                  <c:v>0.756572203484831</c:v>
                </c:pt>
                <c:pt idx="815">
                  <c:v>0.77584613394522</c:v>
                </c:pt>
                <c:pt idx="816">
                  <c:v>0.794421855253099</c:v>
                </c:pt>
                <c:pt idx="817">
                  <c:v>0.812282650513116</c:v>
                </c:pt>
                <c:pt idx="818">
                  <c:v>0.829412446215108</c:v>
                </c:pt>
                <c:pt idx="819">
                  <c:v>0.845795826699167</c:v>
                </c:pt>
                <c:pt idx="820">
                  <c:v>0.861418048028701</c:v>
                </c:pt>
                <c:pt idx="821">
                  <c:v>0.876265051258986</c:v>
                </c:pt>
                <c:pt idx="822">
                  <c:v>0.890323475089253</c:v>
                </c:pt>
                <c:pt idx="823">
                  <c:v>0.903580667886969</c:v>
                </c:pt>
                <c:pt idx="824">
                  <c:v>0.916024699073453</c:v>
                </c:pt>
                <c:pt idx="825">
                  <c:v>0.927644369860585</c:v>
                </c:pt>
                <c:pt idx="826">
                  <c:v>0.938429223328958</c:v>
                </c:pt>
                <c:pt idx="827">
                  <c:v>0.948369553838406</c:v>
                </c:pt>
                <c:pt idx="828">
                  <c:v>0.957456415762425</c:v>
                </c:pt>
                <c:pt idx="829">
                  <c:v>0.965681631538627</c:v>
                </c:pt>
                <c:pt idx="830">
                  <c:v>0.973037799028</c:v>
                </c:pt>
                <c:pt idx="831">
                  <c:v>0.979518298176327</c:v>
                </c:pt>
                <c:pt idx="832">
                  <c:v>0.985117296971798</c:v>
                </c:pt>
                <c:pt idx="833">
                  <c:v>0.989829756693418</c:v>
                </c:pt>
                <c:pt idx="834">
                  <c:v>0.993651436445516</c:v>
                </c:pt>
                <c:pt idx="835">
                  <c:v>0.996578896974274</c:v>
                </c:pt>
                <c:pt idx="836">
                  <c:v>0.998609503762812</c:v>
                </c:pt>
                <c:pt idx="837">
                  <c:v>0.999741429402084</c:v>
                </c:pt>
                <c:pt idx="838">
                  <c:v>0.999973655235416</c:v>
                </c:pt>
                <c:pt idx="839">
                  <c:v>0.999305972275232</c:v>
                </c:pt>
                <c:pt idx="840">
                  <c:v>0.99773898139113</c:v>
                </c:pt>
                <c:pt idx="841">
                  <c:v>0.995274092769137</c:v>
                </c:pt>
                <c:pt idx="842">
                  <c:v>0.991913524642639</c:v>
                </c:pt>
                <c:pt idx="843">
                  <c:v>0.987660301296115</c:v>
                </c:pt>
                <c:pt idx="844">
                  <c:v>0.982518250343496</c:v>
                </c:pt>
                <c:pt idx="845">
                  <c:v>0.97649199928356</c:v>
                </c:pt>
                <c:pt idx="846">
                  <c:v>0.9695869713355</c:v>
                </c:pt>
                <c:pt idx="847">
                  <c:v>0.961809380558396</c:v>
                </c:pt>
                <c:pt idx="848">
                  <c:v>0.953166226258976</c:v>
                </c:pt>
                <c:pt idx="849">
                  <c:v>0.943665286692713</c:v>
                </c:pt>
                <c:pt idx="850">
                  <c:v>0.933315112063922</c:v>
                </c:pt>
                <c:pt idx="851">
                  <c:v>0.922125016831153</c:v>
                </c:pt>
                <c:pt idx="852">
                  <c:v>0.910105071324809</c:v>
                </c:pt>
                <c:pt idx="853">
                  <c:v>0.897266092684522</c:v>
                </c:pt>
                <c:pt idx="854">
                  <c:v>0.883619635124462</c:v>
                </c:pt>
                <c:pt idx="855">
                  <c:v>0.869177979535324</c:v>
                </c:pt>
                <c:pt idx="856">
                  <c:v>0.853954122432361</c:v>
                </c:pt>
                <c:pt idx="857">
                  <c:v>0.837961764259381</c:v>
                </c:pt>
                <c:pt idx="858">
                  <c:v>0.821215297059291</c:v>
                </c:pt>
                <c:pt idx="859">
                  <c:v>0.803729791522218</c:v>
                </c:pt>
                <c:pt idx="860">
                  <c:v>0.785520983422909</c:v>
                </c:pt>
                <c:pt idx="861">
                  <c:v>0.766605259459593</c:v>
                </c:pt>
                <c:pt idx="862">
                  <c:v>0.746999642507066</c:v>
                </c:pt>
                <c:pt idx="863">
                  <c:v>0.726721776297245</c:v>
                </c:pt>
                <c:pt idx="864">
                  <c:v>0.705789909541006</c:v>
                </c:pt>
                <c:pt idx="865">
                  <c:v>0.684222879505569</c:v>
                </c:pt>
                <c:pt idx="866">
                  <c:v>0.662040095062238</c:v>
                </c:pt>
                <c:pt idx="867">
                  <c:v>0.639261519219718</c:v>
                </c:pt>
                <c:pt idx="868">
                  <c:v>0.615907651158755</c:v>
                </c:pt>
                <c:pt idx="869">
                  <c:v>0.591999507784268</c:v>
                </c:pt>
                <c:pt idx="870">
                  <c:v>0.567558604811547</c:v>
                </c:pt>
                <c:pt idx="871">
                  <c:v>0.542606937403545</c:v>
                </c:pt>
                <c:pt idx="872">
                  <c:v>0.517166960376753</c:v>
                </c:pt>
                <c:pt idx="873">
                  <c:v>0.491261567993348</c:v>
                </c:pt>
                <c:pt idx="874">
                  <c:v>0.464914073357909</c:v>
                </c:pt>
                <c:pt idx="875">
                  <c:v>0.438148187437204</c:v>
                </c:pt>
                <c:pt idx="876">
                  <c:v>0.410987997721921</c:v>
                </c:pt>
                <c:pt idx="877">
                  <c:v>0.383457946549549</c:v>
                </c:pt>
                <c:pt idx="878">
                  <c:v>0.355582809107917</c:v>
                </c:pt>
                <c:pt idx="879">
                  <c:v>0.327387671139205</c:v>
                </c:pt>
                <c:pt idx="880">
                  <c:v>0.298897906364468</c:v>
                </c:pt>
                <c:pt idx="881">
                  <c:v>0.270139153649014</c:v>
                </c:pt>
                <c:pt idx="882">
                  <c:v>0.241137293929118</c:v>
                </c:pt>
                <c:pt idx="883">
                  <c:v>0.211918426920965</c:v>
                </c:pt>
                <c:pt idx="884">
                  <c:v>0.182508847632651</c:v>
                </c:pt>
                <c:pt idx="885">
                  <c:v>0.152935022700445</c:v>
                </c:pt>
                <c:pt idx="886">
                  <c:v>0.12322356657061</c:v>
                </c:pt>
                <c:pt idx="887">
                  <c:v>0.0934012175482028</c:v>
                </c:pt>
                <c:pt idx="888">
                  <c:v>0.063494813734395</c:v>
                </c:pt>
                <c:pt idx="889">
                  <c:v>0.0335312688739976</c:v>
                </c:pt>
                <c:pt idx="890">
                  <c:v>0.00353754813490639</c:v>
                </c:pt>
                <c:pt idx="891">
                  <c:v>-0.0264593561587254</c:v>
                </c:pt>
                <c:pt idx="892">
                  <c:v>-0.0564324488177673</c:v>
                </c:pt>
                <c:pt idx="893">
                  <c:v>-0.0863547560819527</c:v>
                </c:pt>
                <c:pt idx="894">
                  <c:v>-0.116199349894436</c:v>
                </c:pt>
                <c:pt idx="895">
                  <c:v>-0.145939372135231</c:v>
                </c:pt>
                <c:pt idx="896">
                  <c:v>-0.175548058791723</c:v>
                </c:pt>
                <c:pt idx="897">
                  <c:v>-0.204998764044438</c:v>
                </c:pt>
                <c:pt idx="898">
                  <c:v>-0.234264984246511</c:v>
                </c:pt>
                <c:pt idx="899">
                  <c:v>-0.263320381775175</c:v>
                </c:pt>
                <c:pt idx="900">
                  <c:v>-0.292138808733836</c:v>
                </c:pt>
                <c:pt idx="901">
                  <c:v>-0.320694330483415</c:v>
                </c:pt>
                <c:pt idx="902">
                  <c:v>-0.348961248981774</c:v>
                </c:pt>
                <c:pt idx="903">
                  <c:v>-0.376914125910227</c:v>
                </c:pt>
                <c:pt idx="904">
                  <c:v>-0.404527805566304</c:v>
                </c:pt>
                <c:pt idx="905">
                  <c:v>-0.431777437502182</c:v>
                </c:pt>
                <c:pt idx="906">
                  <c:v>-0.458638498888405</c:v>
                </c:pt>
                <c:pt idx="907">
                  <c:v>-0.485086816582801</c:v>
                </c:pt>
                <c:pt idx="908">
                  <c:v>-0.51109858888465</c:v>
                </c:pt>
                <c:pt idx="909">
                  <c:v>-0.53665040695462</c:v>
                </c:pt>
                <c:pt idx="910">
                  <c:v>-0.561719275881147</c:v>
                </c:pt>
                <c:pt idx="911">
                  <c:v>-0.586282635374297</c:v>
                </c:pt>
                <c:pt idx="912">
                  <c:v>-0.610318380068501</c:v>
                </c:pt>
                <c:pt idx="913">
                  <c:v>-0.633804879415898</c:v>
                </c:pt>
                <c:pt idx="914">
                  <c:v>-0.656720997152367</c:v>
                </c:pt>
                <c:pt idx="915">
                  <c:v>-0.679046110318736</c:v>
                </c:pt>
                <c:pt idx="916">
                  <c:v>-0.700760127820053</c:v>
                </c:pt>
                <c:pt idx="917">
                  <c:v>-0.721843508506222</c:v>
                </c:pt>
                <c:pt idx="918">
                  <c:v>-0.742277278757712</c:v>
                </c:pt>
                <c:pt idx="919">
                  <c:v>-0.762043049560534</c:v>
                </c:pt>
                <c:pt idx="920">
                  <c:v>-0.781123033055112</c:v>
                </c:pt>
                <c:pt idx="921">
                  <c:v>-0.799500058544168</c:v>
                </c:pt>
                <c:pt idx="922">
                  <c:v>-0.817157587945166</c:v>
                </c:pt>
                <c:pt idx="923">
                  <c:v>-0.834079730673495</c:v>
                </c:pt>
                <c:pt idx="924">
                  <c:v>-0.85025125794291</c:v>
                </c:pt>
                <c:pt idx="925">
                  <c:v>-0.865657616470417</c:v>
                </c:pt>
                <c:pt idx="926">
                  <c:v>-0.880284941573236</c:v>
                </c:pt>
                <c:pt idx="927">
                  <c:v>-0.894120069646089</c:v>
                </c:pt>
                <c:pt idx="928">
                  <c:v>-0.907150550007554</c:v>
                </c:pt>
                <c:pt idx="929">
                  <c:v>-0.91936465610484</c:v>
                </c:pt>
                <c:pt idx="930">
                  <c:v>-0.930751396066885</c:v>
                </c:pt>
                <c:pt idx="931">
                  <c:v>-0.941300522596302</c:v>
                </c:pt>
                <c:pt idx="932">
                  <c:v>-0.951002542191262</c:v>
                </c:pt>
                <c:pt idx="933">
                  <c:v>-0.959848723688996</c:v>
                </c:pt>
                <c:pt idx="934">
                  <c:v>-0.967831106123254</c:v>
                </c:pt>
                <c:pt idx="935">
                  <c:v>-0.974942505888642</c:v>
                </c:pt>
                <c:pt idx="936">
                  <c:v>-0.981176523205375</c:v>
                </c:pt>
                <c:pt idx="937">
                  <c:v>-0.986527547878652</c:v>
                </c:pt>
                <c:pt idx="938">
                  <c:v>-0.990990764347449</c:v>
                </c:pt>
                <c:pt idx="939">
                  <c:v>-0.994562156018204</c:v>
                </c:pt>
                <c:pt idx="940">
                  <c:v>-0.997238508879474</c:v>
                </c:pt>
                <c:pt idx="941">
                  <c:v>-0.999017414394332</c:v>
                </c:pt>
                <c:pt idx="942">
                  <c:v>-0.999897271667888</c:v>
                </c:pt>
                <c:pt idx="943">
                  <c:v>-0.999877288887984</c:v>
                </c:pt>
                <c:pt idx="944">
                  <c:v>-0.998957484037773</c:v>
                </c:pt>
                <c:pt idx="945">
                  <c:v>-0.997138684879535</c:v>
                </c:pt>
                <c:pt idx="946">
                  <c:v>-0.994422528209748</c:v>
                </c:pt>
                <c:pt idx="947">
                  <c:v>-0.990811458386079</c:v>
                </c:pt>
                <c:pt idx="948">
                  <c:v>-0.98630872512763</c:v>
                </c:pt>
                <c:pt idx="949">
                  <c:v>-0.980918380590407</c:v>
                </c:pt>
                <c:pt idx="950">
                  <c:v>-0.974645275720658</c:v>
                </c:pt>
                <c:pt idx="951">
                  <c:v>-0.967495055889342</c:v>
                </c:pt>
                <c:pt idx="952">
                  <c:v>-0.959474155811683</c:v>
                </c:pt>
                <c:pt idx="953">
                  <c:v>-0.950589793756357</c:v>
                </c:pt>
                <c:pt idx="954">
                  <c:v>-0.940849965049536</c:v>
                </c:pt>
                <c:pt idx="955">
                  <c:v>-0.930263434879636</c:v>
                </c:pt>
                <c:pt idx="956">
                  <c:v>-0.918839730409244</c:v>
                </c:pt>
                <c:pt idx="957">
                  <c:v>-0.906589132201305</c:v>
                </c:pt>
                <c:pt idx="958">
                  <c:v>-0.893522664967314</c:v>
                </c:pt>
                <c:pt idx="959">
                  <c:v>-0.879652087645826</c:v>
                </c:pt>
                <c:pt idx="960">
                  <c:v>-0.86498988282019</c:v>
                </c:pt>
                <c:pt idx="961">
                  <c:v>-0.849549245485081</c:v>
                </c:pt>
                <c:pt idx="962">
                  <c:v>-0.833344071171888</c:v>
                </c:pt>
                <c:pt idx="963">
                  <c:v>-0.816388943443678</c:v>
                </c:pt>
                <c:pt idx="964">
                  <c:v>-0.79869912077097</c:v>
                </c:pt>
                <c:pt idx="965">
                  <c:v>-0.78029052280014</c:v>
                </c:pt>
                <c:pt idx="966">
                  <c:v>-0.761179716026823</c:v>
                </c:pt>
                <c:pt idx="967">
                  <c:v>-0.741383898887171</c:v>
                </c:pt>
                <c:pt idx="968">
                  <c:v>-0.720920886280431</c:v>
                </c:pt>
                <c:pt idx="969">
                  <c:v>-0.699809093536738</c:v>
                </c:pt>
                <c:pt idx="970">
                  <c:v>-0.678067519844561</c:v>
                </c:pt>
                <c:pt idx="971">
                  <c:v>-0.655715731152704</c:v>
                </c:pt>
                <c:pt idx="972">
                  <c:v>-0.632773842562295</c:v>
                </c:pt>
                <c:pt idx="973">
                  <c:v>-0.609262500224536</c:v>
                </c:pt>
                <c:pt idx="974">
                  <c:v>-0.585202862760561</c:v>
                </c:pt>
                <c:pt idx="975">
                  <c:v>-0.560616582220106</c:v>
                </c:pt>
                <c:pt idx="976">
                  <c:v>-0.535525784596137</c:v>
                </c:pt>
                <c:pt idx="977">
                  <c:v>-0.509953049912941</c:v>
                </c:pt>
                <c:pt idx="978">
                  <c:v>-0.483921391905621</c:v>
                </c:pt>
                <c:pt idx="979">
                  <c:v>-0.457454237309297</c:v>
                </c:pt>
                <c:pt idx="980">
                  <c:v>-0.430575404776627</c:v>
                </c:pt>
                <c:pt idx="981">
                  <c:v>-0.403309083442631</c:v>
                </c:pt>
                <c:pt idx="982">
                  <c:v>-0.375679811156081</c:v>
                </c:pt>
                <c:pt idx="983">
                  <c:v>-0.347712452397116</c:v>
                </c:pt>
                <c:pt idx="984">
                  <c:v>-0.319432175900884</c:v>
                </c:pt>
                <c:pt idx="985">
                  <c:v>-0.290864432007366</c:v>
                </c:pt>
                <c:pt idx="986">
                  <c:v>-0.262034929757799</c:v>
                </c:pt>
                <c:pt idx="987">
                  <c:v>-0.232969613758276</c:v>
                </c:pt>
                <c:pt idx="988">
                  <c:v>-0.203694640831348</c:v>
                </c:pt>
                <c:pt idx="989">
                  <c:v>-0.174236356476648</c:v>
                </c:pt>
                <c:pt idx="990">
                  <c:v>-0.14462127116172</c:v>
                </c:pt>
                <c:pt idx="991">
                  <c:v>-0.114876036464393</c:v>
                </c:pt>
                <c:pt idx="992">
                  <c:v>-0.0850274210881473</c:v>
                </c:pt>
                <c:pt idx="993">
                  <c:v>-0.055102286772098</c:v>
                </c:pt>
                <c:pt idx="994">
                  <c:v>-0.0251275641172465</c:v>
                </c:pt>
                <c:pt idx="995">
                  <c:v>0.00486977164924729</c:v>
                </c:pt>
                <c:pt idx="996">
                  <c:v>0.0348627249499636</c:v>
                </c:pt>
                <c:pt idx="997">
                  <c:v>0.0648243041513846</c:v>
                </c:pt>
                <c:pt idx="998">
                  <c:v>0.0947275458545752</c:v>
                </c:pt>
                <c:pt idx="999">
                  <c:v>0.124545539160414</c:v>
                </c:pt>
                <c:pt idx="1000">
                  <c:v>0.154251449887584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0909576"/>
        <c:axId val="538562296"/>
      </c:scatterChart>
      <c:valAx>
        <c:axId val="550909576"/>
        <c:scaling>
          <c:orientation val="minMax"/>
        </c:scaling>
        <c:delete val="1"/>
        <c:axPos val="t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538562296"/>
        <c:crosses val="max"/>
        <c:crossBetween val="midCat"/>
      </c:valAx>
      <c:valAx>
        <c:axId val="538562296"/>
        <c:scaling>
          <c:orientation val="minMax"/>
        </c:scaling>
        <c:delete val="1"/>
        <c:axPos val="l"/>
        <c:majorGridlines>
          <c:spPr>
            <a:ln w="3161">
              <a:solidFill>
                <a:srgbClr val="000000"/>
              </a:solidFill>
              <a:prstDash val="solid"/>
            </a:ln>
          </c:spPr>
        </c:majorGridlines>
        <c:numFmt formatCode="0.000" sourceLinked="1"/>
        <c:majorTickMark val="out"/>
        <c:minorTickMark val="none"/>
        <c:tickLblPos val="nextTo"/>
        <c:crossAx val="550909576"/>
        <c:crosses val="autoZero"/>
        <c:crossBetween val="midCat"/>
      </c:valAx>
      <c:spPr>
        <a:noFill/>
        <a:ln w="12644">
          <a:solidFill>
            <a:srgbClr val="00000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61">
      <a:solidFill>
        <a:srgbClr val="000000"/>
      </a:solidFill>
      <a:prstDash val="solid"/>
    </a:ln>
  </c:spPr>
  <c:txPr>
    <a:bodyPr/>
    <a:lstStyle/>
    <a:p>
      <a:pPr>
        <a:defRPr sz="2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0</TotalTime>
  <Pages>2</Pages>
  <Words>350</Words>
  <Characters>2000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cp:lastModifiedBy>Bradley Ambrose</cp:lastModifiedBy>
  <cp:revision>2</cp:revision>
  <cp:lastPrinted>2008-05-23T15:23:00Z</cp:lastPrinted>
  <dcterms:created xsi:type="dcterms:W3CDTF">2013-01-24T15:37:00Z</dcterms:created>
  <dcterms:modified xsi:type="dcterms:W3CDTF">2013-01-24T15:37:00Z</dcterms:modified>
</cp:coreProperties>
</file>