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:rsidR="00B509BC" w:rsidRDefault="00B509BC">
      <w:pPr>
        <w:pStyle w:val="Heading1"/>
        <w:framePr w:w="9575" w:wrap="around"/>
      </w:pPr>
      <w:r>
        <w:t>Simple harmonic motion</w:t>
      </w:r>
    </w:p>
    <w:p w:rsidR="00B509BC" w:rsidRDefault="00B509BC">
      <w:pPr>
        <w:pStyle w:val="Heading2"/>
        <w:ind w:left="360" w:hanging="36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3" type="#_x0000_t75" style="position:absolute;left:0;text-align:left;margin-left:269.55pt;margin-top:-2.35pt;width:198.65pt;height:425.5pt;z-index:251655680;mso-wrap-distance-left:18pt" fillcolor="window">
            <v:imagedata r:id="rId8" o:title=""/>
            <v:textbox style="mso-next-textbox:#_x0000_s1053"/>
            <w10:wrap type="square"/>
          </v:shape>
          <o:OLEObject Type="Embed" ProgID="Word.Picture.8" ShapeID="_x0000_s1053" DrawAspect="Content" ObjectID="_1294232752" r:id="rId9"/>
        </w:pict>
      </w:r>
      <w:r w:rsidR="00E96102" w:rsidRPr="00E96102">
        <w:rPr>
          <w:noProof/>
        </w:rPr>
        <w:t xml:space="preserve"> </w:t>
      </w:r>
      <w:r w:rsidR="00E96102">
        <w:rPr>
          <w:noProof/>
        </w:rPr>
        <w:t xml:space="preserve">Differential equation of </w:t>
      </w:r>
      <w:r>
        <w:rPr>
          <w:noProof/>
        </w:rPr>
        <w:t>motion</w:t>
      </w:r>
    </w:p>
    <w:p w:rsidR="00B509BC" w:rsidRDefault="00B509BC">
      <w:pPr>
        <w:pStyle w:val="text2"/>
      </w:pPr>
      <w:r>
        <w:t xml:space="preserve">A block is connected to a spring, one end of which is attached to a wall.  (Neglect the mass of the spring, and assume the surface is frictionless.)  </w:t>
      </w:r>
    </w:p>
    <w:p w:rsidR="00B509BC" w:rsidRDefault="00B509BC">
      <w:pPr>
        <w:pStyle w:val="text2"/>
      </w:pPr>
      <w:r>
        <w:t xml:space="preserve">The block is moved 0.5 m to the right of </w:t>
      </w:r>
      <w:r w:rsidR="00FF633E">
        <w:t>equilibrium</w:t>
      </w:r>
      <w:r>
        <w:t xml:space="preserve"> and released from rest</w:t>
      </w:r>
      <w:r w:rsidR="00FF633E">
        <w:t xml:space="preserve"> at instant 1</w:t>
      </w:r>
      <w:r>
        <w:t xml:space="preserve">.  The </w:t>
      </w:r>
      <w:r w:rsidR="00B75726">
        <w:t xml:space="preserve">strobe diagram at right shows the subsequent </w:t>
      </w:r>
      <w:r w:rsidR="00AC6761">
        <w:t xml:space="preserve">motion </w:t>
      </w:r>
      <w:r w:rsidR="00FF177F">
        <w:t xml:space="preserve">of the block </w:t>
      </w:r>
      <w:r w:rsidR="00AC6761">
        <w:t>(</w:t>
      </w:r>
      <w:r>
        <w:rPr>
          <w:i/>
          <w:iCs/>
        </w:rPr>
        <w:t>i.e.,</w:t>
      </w:r>
      <w:r>
        <w:t xml:space="preserve"> the </w:t>
      </w:r>
      <w:r w:rsidR="00AC6761">
        <w:t xml:space="preserve">block is shown </w:t>
      </w:r>
      <w:r>
        <w:t>at equal time intervals</w:t>
      </w:r>
      <w:r w:rsidR="00AC6761">
        <w:t>)</w:t>
      </w:r>
      <w:r>
        <w:t>.</w:t>
      </w:r>
    </w:p>
    <w:p w:rsidR="00B509BC" w:rsidRDefault="003B2207">
      <w:pPr>
        <w:pStyle w:val="Heading3"/>
        <w:spacing w:line="240" w:lineRule="atLeast"/>
      </w:pPr>
      <w:r>
        <w:t xml:space="preserve">Using Newton’s second </w:t>
      </w:r>
      <w:r w:rsidR="00B509BC">
        <w:t>law in one dimension</w:t>
      </w:r>
      <w:r w:rsidR="00B64382">
        <w:t>,</w:t>
      </w:r>
      <w:bookmarkStart w:id="0" w:name="_GoBack"/>
      <w:r w:rsidR="00AA2973" w:rsidRPr="00AA2973">
        <w:rPr>
          <w:position w:val="-10"/>
        </w:rPr>
        <w:object w:dxaOrig="840" w:dyaOrig="320">
          <v:shape id="_x0000_i1028" type="#_x0000_t75" style="width:42.4pt;height:16pt" o:ole="">
            <v:imagedata r:id="rId10" o:title=""/>
          </v:shape>
          <o:OLEObject Type="Embed" ProgID="Equation.3" ShapeID="_x0000_i1028" DrawAspect="Content" ObjectID="_1294232751" r:id="rId11"/>
        </w:object>
      </w:r>
      <w:bookmarkEnd w:id="0"/>
      <w:r w:rsidR="006A7E9B" w:rsidRPr="00B64382">
        <w:rPr>
          <w:i/>
        </w:rPr>
        <w:t>,</w:t>
      </w:r>
      <w:r w:rsidR="006A7E9B">
        <w:t xml:space="preserve"> </w:t>
      </w:r>
      <w:r w:rsidR="00B509BC">
        <w:t>write down the differential equation that governs the motion of the block.</w:t>
      </w:r>
    </w:p>
    <w:p w:rsidR="00B509BC" w:rsidRDefault="00B509BC"/>
    <w:p w:rsidR="00496FF3" w:rsidRDefault="00496FF3"/>
    <w:p w:rsidR="00E96102" w:rsidRDefault="00E96102"/>
    <w:p w:rsidR="00E96102" w:rsidRDefault="00E96102"/>
    <w:p w:rsidR="00160C04" w:rsidRDefault="00160C04"/>
    <w:p w:rsidR="00B509BC" w:rsidRDefault="00B509BC"/>
    <w:p w:rsidR="00B509BC" w:rsidRDefault="00B509BC" w:rsidP="00C71F0F">
      <w:pPr>
        <w:pStyle w:val="text3"/>
      </w:pPr>
      <w:r>
        <w:t xml:space="preserve">The net force exerted on the block may be called a </w:t>
      </w:r>
      <w:r>
        <w:rPr>
          <w:i/>
        </w:rPr>
        <w:t>restoring force.</w:t>
      </w:r>
      <w:r>
        <w:t xml:space="preserve">  Justify this term</w:t>
      </w:r>
      <w:r w:rsidR="006D6636">
        <w:t xml:space="preserve"> </w:t>
      </w:r>
      <w:r w:rsidR="003661F4">
        <w:t xml:space="preserve">on the basis of your differential equation above. </w:t>
      </w:r>
    </w:p>
    <w:p w:rsidR="00B509BC" w:rsidRDefault="00B509BC"/>
    <w:p w:rsidR="00E96102" w:rsidRDefault="00E96102"/>
    <w:p w:rsidR="00E96102" w:rsidRDefault="00E96102"/>
    <w:p w:rsidR="00E96102" w:rsidRDefault="00E96102"/>
    <w:p w:rsidR="00E96102" w:rsidRDefault="00E96102"/>
    <w:p w:rsidR="00B509BC" w:rsidRDefault="00B509BC"/>
    <w:p w:rsidR="00B509BC" w:rsidRDefault="00B509BC"/>
    <w:p w:rsidR="00E96102" w:rsidRDefault="00B509BC">
      <w:pPr>
        <w:pStyle w:val="Heading3"/>
      </w:pPr>
      <w:r>
        <w:t xml:space="preserve">Show </w:t>
      </w:r>
      <w:r w:rsidR="00C71F0F">
        <w:t xml:space="preserve">by direct substitution </w:t>
      </w:r>
      <w:r>
        <w:t xml:space="preserve">that the functions </w:t>
      </w:r>
      <w:proofErr w:type="gramStart"/>
      <w:r w:rsidR="00ED3AD6" w:rsidRPr="00ED3AD6">
        <w:rPr>
          <w:i/>
        </w:rPr>
        <w:t>x(</w:t>
      </w:r>
      <w:proofErr w:type="gramEnd"/>
      <w:r w:rsidR="00ED3AD6" w:rsidRPr="00ED3AD6">
        <w:rPr>
          <w:i/>
        </w:rPr>
        <w:t>t)</w:t>
      </w:r>
      <w:r w:rsidR="00ED3AD6">
        <w:t xml:space="preserve"> given below </w:t>
      </w:r>
      <w:r>
        <w:t>are solutions to the differen</w:t>
      </w:r>
      <w:r w:rsidR="00C71F0F">
        <w:t xml:space="preserve">tial equation you wrote </w:t>
      </w:r>
      <w:r w:rsidR="00625922">
        <w:t>down in part A</w:t>
      </w:r>
      <w:r w:rsidR="0018069E">
        <w:t xml:space="preserve">.  </w:t>
      </w:r>
    </w:p>
    <w:p w:rsidR="00B509BC" w:rsidRDefault="0018069E" w:rsidP="00E96102">
      <w:pPr>
        <w:pStyle w:val="text3"/>
      </w:pPr>
      <w:r>
        <w:t>As part of your answer,</w:t>
      </w:r>
      <w:r w:rsidR="00C71F0F">
        <w:t xml:space="preserve"> specify </w:t>
      </w:r>
      <w:r w:rsidR="00F96FA8">
        <w:t>the</w:t>
      </w:r>
      <w:r w:rsidR="00C71F0F">
        <w:t xml:space="preserve"> conditions (if any) </w:t>
      </w:r>
      <w:r w:rsidR="00F96FA8">
        <w:t xml:space="preserve">that </w:t>
      </w:r>
      <w:r w:rsidR="00C71F0F">
        <w:t xml:space="preserve">must be met by </w:t>
      </w:r>
      <w:r>
        <w:t xml:space="preserve">the parameters </w:t>
      </w:r>
      <w:r>
        <w:rPr>
          <w:i/>
        </w:rPr>
        <w:t>A,</w:t>
      </w:r>
      <w:r>
        <w:t xml:space="preserve"> </w:t>
      </w:r>
      <w:r>
        <w:rPr>
          <w:rFonts w:ascii="Symbol" w:hAnsi="Symbol"/>
          <w:i/>
        </w:rPr>
        <w:t></w:t>
      </w:r>
      <w:r>
        <w:rPr>
          <w:i/>
        </w:rPr>
        <w:t>,</w:t>
      </w:r>
      <w:r>
        <w:t xml:space="preserve"> and</w:t>
      </w:r>
      <w:r w:rsidR="004D4AFF">
        <w:t> </w:t>
      </w:r>
      <w:r>
        <w:rPr>
          <w:rFonts w:ascii="Symbol" w:hAnsi="Symbol"/>
          <w:i/>
        </w:rPr>
        <w:t></w:t>
      </w:r>
      <w:r>
        <w:rPr>
          <w:i/>
          <w:vertAlign w:val="subscript"/>
        </w:rPr>
        <w:t>o</w:t>
      </w:r>
      <w:r>
        <w:t xml:space="preserve"> in order for </w:t>
      </w:r>
      <w:r w:rsidR="00AD316C">
        <w:t>each function to be a valid solution</w:t>
      </w:r>
      <w:r>
        <w:t>.</w:t>
      </w:r>
    </w:p>
    <w:p w:rsidR="00B509BC" w:rsidRPr="00A77F5F" w:rsidRDefault="00B22FA9" w:rsidP="00A77F5F">
      <w:pPr>
        <w:pStyle w:val="bullet2"/>
        <w:tabs>
          <w:tab w:val="left" w:pos="5040"/>
          <w:tab w:val="left" w:pos="5220"/>
        </w:tabs>
      </w:pPr>
      <w:r>
        <w:sym w:font="Symbol" w:char="F0B7"/>
      </w:r>
      <w:r>
        <w:tab/>
      </w:r>
      <w:proofErr w:type="gramStart"/>
      <w:r w:rsidR="00B509BC" w:rsidRPr="00B22FA9">
        <w:rPr>
          <w:i/>
        </w:rPr>
        <w:t>x</w:t>
      </w:r>
      <w:proofErr w:type="gramEnd"/>
      <w:r w:rsidR="00B509BC" w:rsidRPr="00B22FA9">
        <w:rPr>
          <w:i/>
        </w:rPr>
        <w:t>(t)</w:t>
      </w:r>
      <w:r w:rsidR="00B509BC">
        <w:t xml:space="preserve"> = </w:t>
      </w:r>
      <w:r w:rsidR="00B509BC" w:rsidRPr="00B22FA9">
        <w:rPr>
          <w:i/>
        </w:rPr>
        <w:t xml:space="preserve">A </w:t>
      </w:r>
      <w:proofErr w:type="spellStart"/>
      <w:r w:rsidR="00B509BC" w:rsidRPr="00424D15">
        <w:t>cos</w:t>
      </w:r>
      <w:proofErr w:type="spellEnd"/>
      <w:r w:rsidR="00B509BC" w:rsidRPr="00B22FA9">
        <w:rPr>
          <w:i/>
        </w:rPr>
        <w:t>(</w:t>
      </w:r>
      <w:r w:rsidR="00B509BC" w:rsidRPr="00B22FA9">
        <w:rPr>
          <w:rFonts w:ascii="Symbol" w:hAnsi="Symbol"/>
          <w:i/>
        </w:rPr>
        <w:t></w:t>
      </w:r>
      <w:r w:rsidR="00B509BC" w:rsidRPr="00B22FA9">
        <w:rPr>
          <w:i/>
        </w:rPr>
        <w:t xml:space="preserve">t </w:t>
      </w:r>
      <w:r w:rsidR="00B509BC" w:rsidRPr="00B22FA9">
        <w:t>+</w:t>
      </w:r>
      <w:r w:rsidR="00B509BC" w:rsidRPr="00B22FA9">
        <w:rPr>
          <w:i/>
        </w:rPr>
        <w:t xml:space="preserve"> </w:t>
      </w:r>
      <w:r w:rsidR="00B509BC" w:rsidRPr="00B22FA9">
        <w:rPr>
          <w:rFonts w:ascii="Symbol" w:hAnsi="Symbol"/>
          <w:i/>
        </w:rPr>
        <w:t></w:t>
      </w:r>
      <w:r w:rsidR="00B509BC" w:rsidRPr="00B22FA9">
        <w:rPr>
          <w:i/>
          <w:vertAlign w:val="subscript"/>
        </w:rPr>
        <w:t>o</w:t>
      </w:r>
      <w:r w:rsidR="00B509BC" w:rsidRPr="00B22FA9">
        <w:rPr>
          <w:i/>
        </w:rPr>
        <w:t>)</w:t>
      </w:r>
      <w:r w:rsidR="00A77F5F">
        <w:tab/>
      </w:r>
      <w:r w:rsidR="00A77F5F">
        <w:sym w:font="Symbol" w:char="F0B7"/>
      </w:r>
      <w:r w:rsidR="00A77F5F">
        <w:tab/>
      </w:r>
      <w:r w:rsidR="00A77F5F" w:rsidRPr="00B22FA9">
        <w:rPr>
          <w:i/>
        </w:rPr>
        <w:t>x(t)</w:t>
      </w:r>
      <w:r w:rsidR="00A77F5F">
        <w:t xml:space="preserve"> = </w:t>
      </w:r>
      <w:r w:rsidR="00A77F5F" w:rsidRPr="00B22FA9">
        <w:rPr>
          <w:i/>
        </w:rPr>
        <w:t xml:space="preserve">A </w:t>
      </w:r>
      <w:r w:rsidR="00A77F5F" w:rsidRPr="00424D15">
        <w:t>sin</w:t>
      </w:r>
      <w:r w:rsidR="00A77F5F" w:rsidRPr="00B22FA9">
        <w:rPr>
          <w:i/>
        </w:rPr>
        <w:t>(</w:t>
      </w:r>
      <w:r w:rsidR="00A77F5F" w:rsidRPr="00B22FA9">
        <w:rPr>
          <w:rFonts w:ascii="Symbol" w:hAnsi="Symbol"/>
          <w:i/>
        </w:rPr>
        <w:t></w:t>
      </w:r>
      <w:r w:rsidR="00A77F5F" w:rsidRPr="00B22FA9">
        <w:rPr>
          <w:i/>
        </w:rPr>
        <w:t xml:space="preserve">t </w:t>
      </w:r>
      <w:r w:rsidR="00A77F5F" w:rsidRPr="00B22FA9">
        <w:t>+</w:t>
      </w:r>
      <w:r w:rsidR="00A77F5F" w:rsidRPr="00B22FA9">
        <w:rPr>
          <w:i/>
        </w:rPr>
        <w:t xml:space="preserve"> </w:t>
      </w:r>
      <w:r w:rsidR="00A77F5F" w:rsidRPr="00B22FA9">
        <w:rPr>
          <w:rFonts w:ascii="Symbol" w:hAnsi="Symbol"/>
          <w:i/>
        </w:rPr>
        <w:t></w:t>
      </w:r>
      <w:r w:rsidR="00A77F5F" w:rsidRPr="00B22FA9">
        <w:rPr>
          <w:i/>
          <w:vertAlign w:val="subscript"/>
        </w:rPr>
        <w:t>o</w:t>
      </w:r>
      <w:r w:rsidR="00A77F5F" w:rsidRPr="00B22FA9">
        <w:rPr>
          <w:i/>
        </w:rPr>
        <w:t>)</w:t>
      </w:r>
    </w:p>
    <w:p w:rsidR="00B509BC" w:rsidRDefault="00B509BC"/>
    <w:p w:rsidR="00B509BC" w:rsidRDefault="00B509BC"/>
    <w:p w:rsidR="00B509BC" w:rsidRDefault="00B509BC"/>
    <w:p w:rsidR="00B509BC" w:rsidRDefault="00B509BC"/>
    <w:p w:rsidR="002F333B" w:rsidRDefault="002F333B" w:rsidP="005452C7"/>
    <w:p w:rsidR="002F333B" w:rsidRDefault="002F333B" w:rsidP="005452C7"/>
    <w:p w:rsidR="005452C7" w:rsidRDefault="005452C7" w:rsidP="005452C7"/>
    <w:p w:rsidR="005452C7" w:rsidRDefault="005452C7" w:rsidP="005452C7"/>
    <w:p w:rsidR="005452C7" w:rsidRDefault="005452C7" w:rsidP="005452C7"/>
    <w:p w:rsidR="005452C7" w:rsidRDefault="005452C7" w:rsidP="005452C7"/>
    <w:p w:rsidR="00AC714A" w:rsidRDefault="00D35B57" w:rsidP="00AC714A">
      <w:pPr>
        <w:pStyle w:val="Heading3"/>
        <w:pageBreakBefore/>
      </w:pPr>
      <w:r>
        <w:rPr>
          <w:noProof/>
        </w:rPr>
        <w:lastRenderedPageBreak/>
        <w:pict>
          <v:shape id="_x0000_s1067" type="#_x0000_t75" style="position:absolute;left:0;text-align:left;margin-left:185.15pt;margin-top:.95pt;width:297.7pt;height:73.7pt;z-index:251656704" fillcolor="window">
            <v:imagedata r:id="rId12" o:title=""/>
            <v:textbox style="mso-next-textbox:#_x0000_s1067"/>
            <w10:wrap type="square"/>
          </v:shape>
          <o:OLEObject Type="Embed" ProgID="Word.Picture.8" ShapeID="_x0000_s1067" DrawAspect="Content" ObjectID="_1294232753" r:id="rId13"/>
        </w:pict>
      </w:r>
      <w:r w:rsidR="00AC5EC4">
        <w:t xml:space="preserve">Shown at right is the </w:t>
      </w:r>
      <w:r w:rsidR="00AC5EC4" w:rsidRPr="00506460">
        <w:rPr>
          <w:i/>
        </w:rPr>
        <w:t>x</w:t>
      </w:r>
      <w:r w:rsidR="00AC5EC4">
        <w:t xml:space="preserve"> vs. </w:t>
      </w:r>
      <w:r w:rsidR="00AC5EC4" w:rsidRPr="00506460">
        <w:rPr>
          <w:i/>
        </w:rPr>
        <w:t>t</w:t>
      </w:r>
      <w:r w:rsidR="00AC5EC4">
        <w:t xml:space="preserve"> graph representing the motion of the block described on the preceding page</w:t>
      </w:r>
      <w:r w:rsidR="00AC714A">
        <w:t xml:space="preserve">.  </w:t>
      </w:r>
      <w:r w:rsidR="00AC5EC4">
        <w:t xml:space="preserve">Note that </w:t>
      </w:r>
      <w:r w:rsidR="00AC5EC4" w:rsidRPr="00AC5EC4">
        <w:rPr>
          <w:i/>
        </w:rPr>
        <w:t>t</w:t>
      </w:r>
      <w:r w:rsidR="00AC5EC4">
        <w:t xml:space="preserve"> = 0 corresponds to t</w:t>
      </w:r>
      <w:r w:rsidR="00AC714A">
        <w:t xml:space="preserve">he instant </w:t>
      </w:r>
      <w:r w:rsidR="00AC5EC4">
        <w:t>(</w:t>
      </w:r>
      <w:r w:rsidR="00AC714A">
        <w:t>“instant 1”</w:t>
      </w:r>
      <w:r w:rsidR="00AC5EC4">
        <w:t xml:space="preserve">) when the block is released from rest.  </w:t>
      </w:r>
      <w:r w:rsidR="00AC714A">
        <w:t xml:space="preserve">  </w:t>
      </w:r>
    </w:p>
    <w:p w:rsidR="00227162" w:rsidRDefault="00424522" w:rsidP="00AC714A">
      <w:pPr>
        <w:pStyle w:val="text3"/>
      </w:pPr>
      <w:r>
        <w:t xml:space="preserve">Suppose that the experiment described in section I were repeated </w:t>
      </w:r>
      <w:r w:rsidRPr="00ED24A9">
        <w:rPr>
          <w:u w:val="single"/>
        </w:rPr>
        <w:t>exactly</w:t>
      </w:r>
      <w:r>
        <w:t xml:space="preserve"> as before, </w:t>
      </w:r>
      <w:r w:rsidRPr="00ED24A9">
        <w:rPr>
          <w:b/>
        </w:rPr>
        <w:t xml:space="preserve">except </w:t>
      </w:r>
      <w:r>
        <w:t xml:space="preserve">with </w:t>
      </w:r>
      <w:r w:rsidRPr="00452070">
        <w:rPr>
          <w:u w:val="single"/>
        </w:rPr>
        <w:t>one change</w:t>
      </w:r>
      <w:r>
        <w:t xml:space="preserve"> to the setup.  </w:t>
      </w:r>
      <w:r w:rsidR="00227162">
        <w:t>For each change d</w:t>
      </w:r>
      <w:r w:rsidR="003F433D">
        <w:t xml:space="preserve">escribed below, </w:t>
      </w:r>
      <w:r w:rsidR="00607EC5">
        <w:t xml:space="preserve">sketch the new </w:t>
      </w:r>
      <w:r w:rsidR="001479ED" w:rsidRPr="00607EC5">
        <w:rPr>
          <w:i/>
        </w:rPr>
        <w:t>x</w:t>
      </w:r>
      <w:r w:rsidR="001479ED">
        <w:t xml:space="preserve"> vs. </w:t>
      </w:r>
      <w:r w:rsidR="001479ED" w:rsidRPr="00607EC5">
        <w:rPr>
          <w:i/>
        </w:rPr>
        <w:t>t</w:t>
      </w:r>
      <w:r w:rsidR="001479ED">
        <w:t xml:space="preserve"> graph </w:t>
      </w:r>
      <w:r w:rsidR="00607EC5">
        <w:t>for the block</w:t>
      </w:r>
      <w:r w:rsidR="00936CE7">
        <w:t xml:space="preserve">.  Show as much detail as possible in your new graph.  </w:t>
      </w:r>
      <w:r w:rsidR="001479ED">
        <w:t>U</w:t>
      </w:r>
      <w:r w:rsidR="00227162">
        <w:t xml:space="preserve">se your results </w:t>
      </w:r>
      <w:r w:rsidR="002C6712">
        <w:t>from</w:t>
      </w:r>
      <w:r w:rsidR="00227162">
        <w:t xml:space="preserve"> part</w:t>
      </w:r>
      <w:r w:rsidR="00B34C49">
        <w:t> </w:t>
      </w:r>
      <w:r w:rsidR="00227162">
        <w:t xml:space="preserve">B </w:t>
      </w:r>
      <w:r w:rsidR="00147CA1">
        <w:t xml:space="preserve">(on the preceding page) </w:t>
      </w:r>
      <w:r w:rsidR="00227162">
        <w:t xml:space="preserve">to justify </w:t>
      </w:r>
      <w:r w:rsidR="00FC6173">
        <w:t>your</w:t>
      </w:r>
      <w:r w:rsidR="00227162">
        <w:t xml:space="preserve"> answer</w:t>
      </w:r>
      <w:r w:rsidR="00FC6173">
        <w:t>s</w:t>
      </w:r>
      <w:r w:rsidR="00227162">
        <w:t xml:space="preserve">.  </w:t>
      </w:r>
    </w:p>
    <w:p w:rsidR="00E63997" w:rsidRDefault="00E63997" w:rsidP="00E63997"/>
    <w:p w:rsidR="001B7187" w:rsidRDefault="001B7187" w:rsidP="001B7187">
      <w:pPr>
        <w:pStyle w:val="Heading4"/>
      </w:pPr>
      <w:r>
        <w:t>The spring is replaced with a stiffer spring.</w:t>
      </w:r>
    </w:p>
    <w:p w:rsidR="001B7187" w:rsidRDefault="00E63997" w:rsidP="001B7187">
      <w:r>
        <w:rPr>
          <w:noProof/>
        </w:rPr>
        <w:pict>
          <v:shape id="_x0000_s1068" type="#_x0000_t75" style="position:absolute;margin-left:33.15pt;margin-top:2.95pt;width:297.7pt;height:73.7pt;z-index:251657728" fillcolor="window">
            <v:imagedata r:id="rId14" o:title=""/>
            <v:textbox style="mso-next-textbox:#_x0000_s1068"/>
            <w10:wrap type="square"/>
          </v:shape>
          <o:OLEObject Type="Embed" ProgID="Word.Picture.8" ShapeID="_x0000_s1068" DrawAspect="Content" ObjectID="_1294232754" r:id="rId15"/>
        </w:pict>
      </w:r>
    </w:p>
    <w:p w:rsidR="00BF6EE2" w:rsidRDefault="00BF6EE2" w:rsidP="001B7187"/>
    <w:p w:rsidR="00D35B57" w:rsidRDefault="00D35B57" w:rsidP="001B7187"/>
    <w:p w:rsidR="00D35B57" w:rsidRDefault="00D35B57" w:rsidP="001B7187"/>
    <w:p w:rsidR="00D35B57" w:rsidRDefault="00D35B57" w:rsidP="001B7187"/>
    <w:p w:rsidR="00D35B57" w:rsidRDefault="00D35B57" w:rsidP="001B7187"/>
    <w:p w:rsidR="00BF6EE2" w:rsidRDefault="00BF6EE2" w:rsidP="001B7187"/>
    <w:p w:rsidR="001B7187" w:rsidRDefault="001B7187" w:rsidP="001B7187"/>
    <w:p w:rsidR="00271474" w:rsidRDefault="00271474" w:rsidP="001B7187"/>
    <w:p w:rsidR="001B7187" w:rsidRPr="00227162" w:rsidRDefault="001B7187" w:rsidP="001B7187"/>
    <w:p w:rsidR="001B7187" w:rsidRDefault="001B7187" w:rsidP="001B7187">
      <w:pPr>
        <w:pStyle w:val="Heading4"/>
      </w:pPr>
      <w:r>
        <w:t>The block is replaced with another block with four times the mass as the original one.</w:t>
      </w:r>
    </w:p>
    <w:p w:rsidR="001B7187" w:rsidRDefault="00E63997" w:rsidP="001B7187">
      <w:r>
        <w:rPr>
          <w:noProof/>
        </w:rPr>
        <w:pict>
          <v:shape id="_x0000_s1071" type="#_x0000_t75" style="position:absolute;margin-left:33.15pt;margin-top:10.1pt;width:297.7pt;height:73.7pt;z-index:251658752" fillcolor="window">
            <v:imagedata r:id="rId16" o:title=""/>
            <v:textbox style="mso-next-textbox:#_x0000_s1071"/>
            <w10:wrap type="square"/>
          </v:shape>
          <o:OLEObject Type="Embed" ProgID="Word.Picture.8" ShapeID="_x0000_s1071" DrawAspect="Content" ObjectID="_1294232755" r:id="rId17"/>
        </w:pict>
      </w:r>
    </w:p>
    <w:p w:rsidR="001B7187" w:rsidRDefault="001B7187" w:rsidP="001B7187"/>
    <w:p w:rsidR="00D35B57" w:rsidRDefault="00D35B57" w:rsidP="001B7187"/>
    <w:p w:rsidR="00D35B57" w:rsidRDefault="00D35B57" w:rsidP="001B7187"/>
    <w:p w:rsidR="00D35B57" w:rsidRDefault="00D35B57" w:rsidP="001B7187"/>
    <w:p w:rsidR="00D35B57" w:rsidRDefault="00D35B57" w:rsidP="001B7187"/>
    <w:p w:rsidR="00BF6EE2" w:rsidRDefault="00BF6EE2" w:rsidP="001B7187"/>
    <w:p w:rsidR="00BF6EE2" w:rsidRDefault="00BF6EE2" w:rsidP="001B7187"/>
    <w:p w:rsidR="00E63997" w:rsidRDefault="00E63997" w:rsidP="001B7187"/>
    <w:p w:rsidR="001B7187" w:rsidRPr="00227162" w:rsidRDefault="001B7187" w:rsidP="001B7187"/>
    <w:p w:rsidR="007137E3" w:rsidRDefault="00227162" w:rsidP="00227162">
      <w:pPr>
        <w:pStyle w:val="Heading4"/>
      </w:pPr>
      <w:r>
        <w:t xml:space="preserve">The </w:t>
      </w:r>
      <w:r w:rsidR="000B2BFD">
        <w:t xml:space="preserve">block is released </w:t>
      </w:r>
      <w:r w:rsidR="000B2BFD" w:rsidRPr="000B2BFD">
        <w:t>0.</w:t>
      </w:r>
      <w:r w:rsidR="00A57E90">
        <w:t>25</w:t>
      </w:r>
      <w:r w:rsidR="000B2BFD" w:rsidRPr="000B2BFD">
        <w:t xml:space="preserve"> m</w:t>
      </w:r>
      <w:r w:rsidR="000B2BFD">
        <w:t xml:space="preserve"> </w:t>
      </w:r>
      <w:r w:rsidR="0069620A">
        <w:t xml:space="preserve">to the left of equilibrium </w:t>
      </w:r>
      <w:r w:rsidR="000B2BFD">
        <w:t>(</w:t>
      </w:r>
      <w:r w:rsidR="002F01AA">
        <w:t>instead of</w:t>
      </w:r>
      <w:r w:rsidR="0069620A">
        <w:t xml:space="preserve"> 0.5 m</w:t>
      </w:r>
      <w:r w:rsidR="000B2BFD">
        <w:t xml:space="preserve"> to the right of equilibrium</w:t>
      </w:r>
      <w:r w:rsidR="0069620A">
        <w:t>)</w:t>
      </w:r>
      <w:r>
        <w:t>.</w:t>
      </w:r>
    </w:p>
    <w:p w:rsidR="000016F4" w:rsidRDefault="00E63997" w:rsidP="000016F4">
      <w:r>
        <w:rPr>
          <w:noProof/>
        </w:rPr>
        <w:pict>
          <v:shape id="_x0000_s1072" type="#_x0000_t75" style="position:absolute;margin-left:33.15pt;margin-top:1.25pt;width:297.7pt;height:73.7pt;z-index:251659776" fillcolor="window">
            <v:imagedata r:id="rId18" o:title=""/>
            <v:textbox style="mso-next-textbox:#_x0000_s1072"/>
            <w10:wrap type="square"/>
          </v:shape>
          <o:OLEObject Type="Embed" ProgID="Word.Picture.8" ShapeID="_x0000_s1072" DrawAspect="Content" ObjectID="_1294232756" r:id="rId19"/>
        </w:pict>
      </w:r>
    </w:p>
    <w:p w:rsidR="00450A4D" w:rsidRDefault="00450A4D" w:rsidP="00450A4D"/>
    <w:p w:rsidR="00BF6EE2" w:rsidRDefault="00BF6EE2" w:rsidP="00450A4D"/>
    <w:p w:rsidR="00BF6EE2" w:rsidRDefault="00BF6EE2" w:rsidP="00450A4D"/>
    <w:p w:rsidR="00D35B57" w:rsidRDefault="00D35B57" w:rsidP="00450A4D"/>
    <w:p w:rsidR="00D35B57" w:rsidRDefault="00D35B57" w:rsidP="00450A4D"/>
    <w:p w:rsidR="00D35B57" w:rsidRDefault="00D35B57" w:rsidP="00450A4D"/>
    <w:p w:rsidR="00D35B57" w:rsidRDefault="00D35B57" w:rsidP="00450A4D"/>
    <w:p w:rsidR="00D35B57" w:rsidRDefault="00D35B57" w:rsidP="00450A4D"/>
    <w:p w:rsidR="000016F4" w:rsidRDefault="000016F4" w:rsidP="00450A4D"/>
    <w:p w:rsidR="00450A4D" w:rsidRPr="00227162" w:rsidRDefault="00450A4D" w:rsidP="00450A4D"/>
    <w:p w:rsidR="000B2BFD" w:rsidRDefault="000B2BFD" w:rsidP="000B2BFD">
      <w:pPr>
        <w:pStyle w:val="text2"/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instructor.  </w:t>
      </w:r>
    </w:p>
    <w:p w:rsidR="00581ED3" w:rsidRDefault="00CF6521" w:rsidP="00182A09">
      <w:pPr>
        <w:pStyle w:val="Heading2"/>
        <w:pageBreakBefore/>
        <w:ind w:left="360" w:hanging="360"/>
      </w:pPr>
      <w:r>
        <w:rPr>
          <w:noProof/>
        </w:rPr>
        <w:lastRenderedPageBreak/>
        <w:t>Expressing position</w:t>
      </w:r>
      <w:r w:rsidR="00581ED3">
        <w:rPr>
          <w:noProof/>
        </w:rPr>
        <w:t xml:space="preserve"> as a function of time</w:t>
      </w:r>
      <w:r w:rsidR="00180D9B">
        <w:rPr>
          <w:noProof/>
        </w:rPr>
        <w:t xml:space="preserve"> </w:t>
      </w:r>
    </w:p>
    <w:p w:rsidR="001132C9" w:rsidRDefault="00AB0EBE" w:rsidP="00581ED3">
      <w:pPr>
        <w:pStyle w:val="Heading3"/>
      </w:pPr>
      <w:r>
        <w:t xml:space="preserve">Consider </w:t>
      </w:r>
      <w:r w:rsidR="00BA4028">
        <w:t>again the</w:t>
      </w:r>
      <w:r>
        <w:t xml:space="preserve"> </w:t>
      </w:r>
      <w:r w:rsidR="003747BF">
        <w:t>motion of the block in section I, including the ini</w:t>
      </w:r>
      <w:r w:rsidR="00691FBF">
        <w:t xml:space="preserve">tial conditions of the motion.  </w:t>
      </w:r>
      <w:r w:rsidR="001132C9">
        <w:t xml:space="preserve">Suppose that, in the strobe diagram shown in section I, an interval of </w:t>
      </w:r>
      <w:r w:rsidR="001132C9">
        <w:rPr>
          <w:u w:val="single"/>
        </w:rPr>
        <w:t>0.10 s</w:t>
      </w:r>
      <w:r w:rsidR="001132C9">
        <w:t xml:space="preserve"> elapsed between consecutive pictures.</w:t>
      </w:r>
    </w:p>
    <w:p w:rsidR="00AB0EBE" w:rsidRDefault="003747BF" w:rsidP="001132C9">
      <w:pPr>
        <w:pStyle w:val="text3"/>
      </w:pPr>
      <w:r>
        <w:t xml:space="preserve">For each of the </w:t>
      </w:r>
      <w:r w:rsidR="00BA4028">
        <w:t xml:space="preserve">functions you </w:t>
      </w:r>
      <w:r w:rsidR="00A47246">
        <w:t>examined</w:t>
      </w:r>
      <w:r w:rsidR="006808CE">
        <w:t xml:space="preserve"> in part B of section I</w:t>
      </w:r>
      <w:r w:rsidR="00B22FA9">
        <w:t xml:space="preserve"> (</w:t>
      </w:r>
      <w:r w:rsidR="00573D6F">
        <w:t>listed</w:t>
      </w:r>
      <w:r w:rsidR="00B22FA9">
        <w:t xml:space="preserve"> below)</w:t>
      </w:r>
      <w:r>
        <w:t xml:space="preserve">, evaluate </w:t>
      </w:r>
      <w:r w:rsidRPr="00B22FA9">
        <w:rPr>
          <w:u w:val="single"/>
        </w:rPr>
        <w:t>all</w:t>
      </w:r>
      <w:r>
        <w:t xml:space="preserve"> constant parameters </w:t>
      </w:r>
      <w:r>
        <w:rPr>
          <w:i/>
          <w:iCs/>
        </w:rPr>
        <w:t>(A,</w:t>
      </w:r>
      <w:r>
        <w:t xml:space="preserve"> </w:t>
      </w:r>
      <w:r>
        <w:rPr>
          <w:rFonts w:ascii="Symbol" w:hAnsi="Symbol"/>
          <w:i/>
        </w:rPr>
        <w:t></w:t>
      </w:r>
      <w:r>
        <w:rPr>
          <w:i/>
          <w:iCs/>
        </w:rPr>
        <w:t>,</w:t>
      </w:r>
      <w:r>
        <w:t xml:space="preserve"> and </w:t>
      </w:r>
      <w:r>
        <w:rPr>
          <w:rFonts w:ascii="Symbol" w:hAnsi="Symbol"/>
          <w:i/>
        </w:rPr>
        <w:t></w:t>
      </w:r>
      <w:r>
        <w:rPr>
          <w:i/>
          <w:vertAlign w:val="subscript"/>
        </w:rPr>
        <w:t>o</w:t>
      </w:r>
      <w:r>
        <w:rPr>
          <w:i/>
          <w:iCs/>
        </w:rPr>
        <w:t>)</w:t>
      </w:r>
      <w:r>
        <w:t xml:space="preserve"> so as to completely describe the position of the block</w:t>
      </w:r>
      <w:r w:rsidR="00A9153C">
        <w:t xml:space="preserve"> as a function of time</w:t>
      </w:r>
      <w:r>
        <w:t xml:space="preserve">. </w:t>
      </w:r>
      <w:r w:rsidR="00AB0EBE">
        <w:t xml:space="preserve">  </w:t>
      </w:r>
    </w:p>
    <w:p w:rsidR="00424D15" w:rsidRDefault="00424D15" w:rsidP="00424D15">
      <w:pPr>
        <w:pStyle w:val="bullet2"/>
      </w:pPr>
      <w:r>
        <w:sym w:font="Symbol" w:char="F0B7"/>
      </w:r>
      <w:r>
        <w:tab/>
      </w:r>
      <w:proofErr w:type="gramStart"/>
      <w:r w:rsidRPr="00B22FA9">
        <w:rPr>
          <w:i/>
        </w:rPr>
        <w:t>x</w:t>
      </w:r>
      <w:proofErr w:type="gramEnd"/>
      <w:r w:rsidRPr="00B22FA9">
        <w:rPr>
          <w:i/>
        </w:rPr>
        <w:t>(t)</w:t>
      </w:r>
      <w:r>
        <w:t xml:space="preserve"> = </w:t>
      </w:r>
      <w:r w:rsidRPr="00B22FA9">
        <w:rPr>
          <w:i/>
        </w:rPr>
        <w:t xml:space="preserve">A </w:t>
      </w:r>
      <w:proofErr w:type="spellStart"/>
      <w:r w:rsidRPr="00424D15">
        <w:t>cos</w:t>
      </w:r>
      <w:proofErr w:type="spellEnd"/>
      <w:r w:rsidRPr="00B22FA9">
        <w:rPr>
          <w:i/>
        </w:rPr>
        <w:t>(</w:t>
      </w:r>
      <w:r w:rsidRPr="00B22FA9">
        <w:rPr>
          <w:rFonts w:ascii="Symbol" w:hAnsi="Symbol"/>
          <w:i/>
        </w:rPr>
        <w:t></w:t>
      </w:r>
      <w:r w:rsidRPr="00B22FA9">
        <w:rPr>
          <w:i/>
        </w:rPr>
        <w:t xml:space="preserve">t </w:t>
      </w:r>
      <w:r w:rsidRPr="00B22FA9">
        <w:t>+</w:t>
      </w:r>
      <w:r w:rsidRPr="00B22FA9">
        <w:rPr>
          <w:i/>
        </w:rPr>
        <w:t xml:space="preserve"> </w:t>
      </w:r>
      <w:r w:rsidRPr="00B22FA9">
        <w:rPr>
          <w:rFonts w:ascii="Symbol" w:hAnsi="Symbol"/>
          <w:i/>
        </w:rPr>
        <w:t></w:t>
      </w:r>
      <w:r w:rsidRPr="00B22FA9">
        <w:rPr>
          <w:i/>
          <w:vertAlign w:val="subscript"/>
        </w:rPr>
        <w:t>o</w:t>
      </w:r>
      <w:r w:rsidRPr="00B22FA9">
        <w:rPr>
          <w:i/>
        </w:rPr>
        <w:t>)</w:t>
      </w:r>
    </w:p>
    <w:p w:rsidR="00424D15" w:rsidRDefault="00424D15" w:rsidP="00424D15"/>
    <w:p w:rsidR="00424D15" w:rsidRDefault="00424D15" w:rsidP="00424D15"/>
    <w:p w:rsidR="00424D15" w:rsidRDefault="00424D15" w:rsidP="00424D15"/>
    <w:p w:rsidR="001672A5" w:rsidRDefault="001672A5" w:rsidP="00424D15"/>
    <w:p w:rsidR="001672A5" w:rsidRDefault="001672A5" w:rsidP="00424D15"/>
    <w:p w:rsidR="00424D15" w:rsidRDefault="00424D15" w:rsidP="00424D15"/>
    <w:p w:rsidR="00424D15" w:rsidRDefault="00424D15" w:rsidP="00424D15"/>
    <w:p w:rsidR="00424D15" w:rsidRDefault="00424D15" w:rsidP="00424D15">
      <w:pPr>
        <w:pStyle w:val="bullet2"/>
      </w:pPr>
      <w:r>
        <w:sym w:font="Symbol" w:char="F0B7"/>
      </w:r>
      <w:r>
        <w:tab/>
      </w:r>
      <w:proofErr w:type="gramStart"/>
      <w:r w:rsidRPr="00B22FA9">
        <w:rPr>
          <w:i/>
        </w:rPr>
        <w:t>x</w:t>
      </w:r>
      <w:proofErr w:type="gramEnd"/>
      <w:r w:rsidRPr="00B22FA9">
        <w:rPr>
          <w:i/>
        </w:rPr>
        <w:t>(t)</w:t>
      </w:r>
      <w:r>
        <w:t xml:space="preserve"> = </w:t>
      </w:r>
      <w:r w:rsidRPr="00B22FA9">
        <w:rPr>
          <w:i/>
        </w:rPr>
        <w:t xml:space="preserve">A </w:t>
      </w:r>
      <w:r w:rsidRPr="00424D15">
        <w:t>sin</w:t>
      </w:r>
      <w:r w:rsidRPr="00B22FA9">
        <w:rPr>
          <w:i/>
        </w:rPr>
        <w:t>(</w:t>
      </w:r>
      <w:r w:rsidRPr="00B22FA9">
        <w:rPr>
          <w:rFonts w:ascii="Symbol" w:hAnsi="Symbol"/>
          <w:i/>
        </w:rPr>
        <w:t></w:t>
      </w:r>
      <w:r w:rsidRPr="00B22FA9">
        <w:rPr>
          <w:i/>
        </w:rPr>
        <w:t xml:space="preserve">t </w:t>
      </w:r>
      <w:r w:rsidRPr="00B22FA9">
        <w:t>+</w:t>
      </w:r>
      <w:r w:rsidRPr="00B22FA9">
        <w:rPr>
          <w:i/>
        </w:rPr>
        <w:t xml:space="preserve"> </w:t>
      </w:r>
      <w:r w:rsidRPr="00B22FA9">
        <w:rPr>
          <w:rFonts w:ascii="Symbol" w:hAnsi="Symbol"/>
          <w:i/>
        </w:rPr>
        <w:t></w:t>
      </w:r>
      <w:r w:rsidRPr="00B22FA9">
        <w:rPr>
          <w:i/>
          <w:vertAlign w:val="subscript"/>
        </w:rPr>
        <w:t>o</w:t>
      </w:r>
      <w:r w:rsidRPr="00B22FA9">
        <w:rPr>
          <w:i/>
        </w:rPr>
        <w:t>)</w:t>
      </w:r>
    </w:p>
    <w:p w:rsidR="00B509BC" w:rsidRDefault="00B509BC"/>
    <w:p w:rsidR="001672A5" w:rsidRDefault="001672A5"/>
    <w:p w:rsidR="001672A5" w:rsidRDefault="001672A5"/>
    <w:p w:rsidR="00BF3F26" w:rsidRDefault="00BF3F26"/>
    <w:p w:rsidR="00BF3F26" w:rsidRDefault="00BF3F26"/>
    <w:p w:rsidR="001672A5" w:rsidRDefault="001672A5"/>
    <w:p w:rsidR="001672A5" w:rsidRDefault="001672A5"/>
    <w:p w:rsidR="001672A5" w:rsidRDefault="001672A5"/>
    <w:p w:rsidR="00E062C5" w:rsidRPr="003115BE" w:rsidRDefault="00E062C5" w:rsidP="00E062C5">
      <w:pPr>
        <w:pStyle w:val="Heading3"/>
      </w:pPr>
      <w:r w:rsidRPr="003115BE">
        <w:t xml:space="preserve">Check your answers in part </w:t>
      </w:r>
      <w:proofErr w:type="gramStart"/>
      <w:r w:rsidRPr="003115BE">
        <w:t>A</w:t>
      </w:r>
      <w:proofErr w:type="gramEnd"/>
      <w:r w:rsidRPr="003115BE">
        <w:t xml:space="preserve"> above by examining the dialogue below.  </w:t>
      </w:r>
    </w:p>
    <w:p w:rsidR="001672A5" w:rsidRPr="003115BE" w:rsidRDefault="00E062C5" w:rsidP="00C32169">
      <w:pPr>
        <w:pStyle w:val="studentdialog"/>
        <w:tabs>
          <w:tab w:val="clear" w:pos="1440"/>
        </w:tabs>
        <w:ind w:left="1080" w:hanging="720"/>
        <w:rPr>
          <w:sz w:val="20"/>
          <w:szCs w:val="20"/>
        </w:rPr>
      </w:pPr>
      <w:r w:rsidRPr="003115BE">
        <w:rPr>
          <w:rFonts w:ascii="Times New Roman" w:hAnsi="Times New Roman"/>
        </w:rPr>
        <w:t>Chris:</w:t>
      </w:r>
      <w:r w:rsidRPr="003115BE">
        <w:rPr>
          <w:rFonts w:ascii="Times New Roman" w:hAnsi="Times New Roman"/>
        </w:rPr>
        <w:tab/>
      </w:r>
      <w:r w:rsidR="001672A5" w:rsidRPr="003115BE">
        <w:rPr>
          <w:sz w:val="20"/>
          <w:szCs w:val="20"/>
        </w:rPr>
        <w:t>“</w:t>
      </w:r>
      <w:r w:rsidR="008C2C38">
        <w:rPr>
          <w:sz w:val="20"/>
          <w:szCs w:val="20"/>
        </w:rPr>
        <w:t>The cosine function</w:t>
      </w:r>
      <w:r w:rsidR="001672A5" w:rsidRPr="003115BE">
        <w:rPr>
          <w:sz w:val="20"/>
          <w:szCs w:val="20"/>
        </w:rPr>
        <w:t xml:space="preserve"> is the same as </w:t>
      </w:r>
      <w:r w:rsidR="008C2C38">
        <w:rPr>
          <w:sz w:val="20"/>
          <w:szCs w:val="20"/>
        </w:rPr>
        <w:t xml:space="preserve">a sine </w:t>
      </w:r>
      <w:r w:rsidR="002D7F26">
        <w:rPr>
          <w:sz w:val="20"/>
          <w:szCs w:val="20"/>
        </w:rPr>
        <w:t>curve</w:t>
      </w:r>
      <w:r w:rsidR="001672A5" w:rsidRPr="003115BE">
        <w:rPr>
          <w:sz w:val="20"/>
          <w:szCs w:val="20"/>
        </w:rPr>
        <w:t xml:space="preserve"> that </w:t>
      </w:r>
      <w:r w:rsidR="000119EC">
        <w:rPr>
          <w:sz w:val="20"/>
          <w:szCs w:val="20"/>
        </w:rPr>
        <w:t>has been</w:t>
      </w:r>
      <w:r w:rsidR="001672A5" w:rsidRPr="003115BE">
        <w:rPr>
          <w:sz w:val="20"/>
          <w:szCs w:val="20"/>
        </w:rPr>
        <w:t xml:space="preserve"> shifted </w:t>
      </w:r>
      <w:r w:rsidR="009B2001">
        <w:rPr>
          <w:sz w:val="20"/>
          <w:szCs w:val="20"/>
        </w:rPr>
        <w:t xml:space="preserve">along the time axis </w:t>
      </w:r>
      <w:r w:rsidR="001672A5" w:rsidRPr="003115BE">
        <w:rPr>
          <w:sz w:val="20"/>
          <w:szCs w:val="20"/>
        </w:rPr>
        <w:t xml:space="preserve">to the </w:t>
      </w:r>
      <w:r w:rsidR="006D0E23" w:rsidRPr="003115BE">
        <w:rPr>
          <w:sz w:val="20"/>
          <w:szCs w:val="20"/>
        </w:rPr>
        <w:t>left</w:t>
      </w:r>
      <w:r w:rsidR="001672A5" w:rsidRPr="003115BE">
        <w:rPr>
          <w:sz w:val="20"/>
          <w:szCs w:val="20"/>
        </w:rPr>
        <w:t xml:space="preserve"> by </w:t>
      </w:r>
      <w:r w:rsidR="001672A5" w:rsidRPr="003115BE">
        <w:rPr>
          <w:rFonts w:ascii="Symbol" w:hAnsi="Symbol"/>
          <w:i/>
          <w:sz w:val="20"/>
          <w:szCs w:val="20"/>
        </w:rPr>
        <w:t></w:t>
      </w:r>
      <w:r w:rsidR="00FB72E1">
        <w:rPr>
          <w:sz w:val="20"/>
          <w:szCs w:val="20"/>
        </w:rPr>
        <w:t>/2 rad</w:t>
      </w:r>
      <w:r w:rsidR="002D7F26">
        <w:rPr>
          <w:sz w:val="20"/>
          <w:szCs w:val="20"/>
        </w:rPr>
        <w:t>ians</w:t>
      </w:r>
      <w:r w:rsidR="001672A5" w:rsidRPr="003115BE">
        <w:rPr>
          <w:sz w:val="20"/>
          <w:szCs w:val="20"/>
        </w:rPr>
        <w:t>.”</w:t>
      </w:r>
    </w:p>
    <w:p w:rsidR="00E062C5" w:rsidRPr="003115BE" w:rsidRDefault="00E062C5" w:rsidP="00E062C5">
      <w:pPr>
        <w:pStyle w:val="studentdialog"/>
        <w:tabs>
          <w:tab w:val="clear" w:pos="1440"/>
        </w:tabs>
        <w:ind w:left="1260" w:hanging="900"/>
        <w:rPr>
          <w:sz w:val="20"/>
          <w:szCs w:val="20"/>
        </w:rPr>
      </w:pPr>
    </w:p>
    <w:p w:rsidR="00E062C5" w:rsidRPr="003115BE" w:rsidRDefault="00E062C5" w:rsidP="00C32169">
      <w:pPr>
        <w:pStyle w:val="studentdialog"/>
        <w:tabs>
          <w:tab w:val="clear" w:pos="1440"/>
        </w:tabs>
        <w:ind w:left="1080" w:hanging="720"/>
        <w:rPr>
          <w:sz w:val="20"/>
          <w:szCs w:val="20"/>
        </w:rPr>
      </w:pPr>
      <w:r w:rsidRPr="003115BE">
        <w:rPr>
          <w:rFonts w:ascii="Times New Roman" w:hAnsi="Times New Roman"/>
        </w:rPr>
        <w:t>Pat:</w:t>
      </w:r>
      <w:r w:rsidR="000E5E73">
        <w:rPr>
          <w:sz w:val="20"/>
          <w:szCs w:val="20"/>
        </w:rPr>
        <w:tab/>
        <w:t>"That's right</w:t>
      </w:r>
      <w:r w:rsidRPr="003115BE">
        <w:rPr>
          <w:sz w:val="20"/>
          <w:szCs w:val="20"/>
        </w:rPr>
        <w:t xml:space="preserve">.  That means that </w:t>
      </w:r>
      <w:r w:rsidR="008C2C38">
        <w:rPr>
          <w:sz w:val="20"/>
          <w:szCs w:val="20"/>
        </w:rPr>
        <w:t xml:space="preserve">the function </w:t>
      </w:r>
      <w:proofErr w:type="spellStart"/>
      <w:r w:rsidRPr="003115BE">
        <w:rPr>
          <w:sz w:val="20"/>
          <w:szCs w:val="20"/>
        </w:rPr>
        <w:t>cos</w:t>
      </w:r>
      <w:proofErr w:type="spellEnd"/>
      <w:r w:rsidR="001C447C" w:rsidRPr="003115BE">
        <w:rPr>
          <w:sz w:val="20"/>
          <w:szCs w:val="20"/>
        </w:rPr>
        <w:t xml:space="preserve"> </w:t>
      </w:r>
      <w:r w:rsidRPr="003115BE">
        <w:rPr>
          <w:rFonts w:ascii="Symbol" w:hAnsi="Symbol"/>
          <w:i/>
          <w:sz w:val="20"/>
          <w:szCs w:val="20"/>
        </w:rPr>
        <w:t></w:t>
      </w:r>
      <w:r w:rsidRPr="003115BE">
        <w:rPr>
          <w:i/>
          <w:sz w:val="20"/>
          <w:szCs w:val="20"/>
        </w:rPr>
        <w:t>t</w:t>
      </w:r>
      <w:r w:rsidRPr="003115BE">
        <w:rPr>
          <w:sz w:val="20"/>
          <w:szCs w:val="20"/>
        </w:rPr>
        <w:t xml:space="preserve"> is identical to </w:t>
      </w:r>
      <w:proofErr w:type="gramStart"/>
      <w:r w:rsidRPr="003115BE">
        <w:rPr>
          <w:sz w:val="20"/>
          <w:szCs w:val="20"/>
        </w:rPr>
        <w:t>sin(</w:t>
      </w:r>
      <w:proofErr w:type="gramEnd"/>
      <w:r w:rsidR="001C447C" w:rsidRPr="003115BE">
        <w:rPr>
          <w:rFonts w:ascii="Symbol" w:hAnsi="Symbol"/>
          <w:i/>
          <w:sz w:val="20"/>
          <w:szCs w:val="20"/>
        </w:rPr>
        <w:t></w:t>
      </w:r>
      <w:r w:rsidR="001C447C" w:rsidRPr="003115BE">
        <w:rPr>
          <w:i/>
          <w:sz w:val="20"/>
          <w:szCs w:val="20"/>
        </w:rPr>
        <w:t>t</w:t>
      </w:r>
      <w:r w:rsidRPr="003115BE">
        <w:rPr>
          <w:sz w:val="20"/>
          <w:szCs w:val="20"/>
        </w:rPr>
        <w:t xml:space="preserve"> - </w:t>
      </w:r>
      <w:r w:rsidR="00F31B3D" w:rsidRPr="003115BE">
        <w:rPr>
          <w:rFonts w:ascii="Symbol" w:hAnsi="Symbol"/>
          <w:i/>
          <w:sz w:val="20"/>
          <w:szCs w:val="20"/>
        </w:rPr>
        <w:t></w:t>
      </w:r>
      <w:r w:rsidRPr="003115BE">
        <w:rPr>
          <w:sz w:val="20"/>
          <w:szCs w:val="20"/>
        </w:rPr>
        <w:t>/2), because the</w:t>
      </w:r>
      <w:r w:rsidR="00250FD6">
        <w:rPr>
          <w:sz w:val="20"/>
          <w:szCs w:val="20"/>
        </w:rPr>
        <w:t xml:space="preserve"> phase shift of</w:t>
      </w:r>
      <w:r w:rsidRPr="003115BE">
        <w:rPr>
          <w:sz w:val="20"/>
          <w:szCs w:val="20"/>
        </w:rPr>
        <w:t xml:space="preserve"> -</w:t>
      </w:r>
      <w:r w:rsidR="00F31B3D" w:rsidRPr="003115BE">
        <w:rPr>
          <w:rFonts w:ascii="Symbol" w:hAnsi="Symbol"/>
          <w:i/>
          <w:sz w:val="20"/>
          <w:szCs w:val="20"/>
        </w:rPr>
        <w:t></w:t>
      </w:r>
      <w:r w:rsidRPr="003115BE">
        <w:rPr>
          <w:sz w:val="20"/>
          <w:szCs w:val="20"/>
        </w:rPr>
        <w:t xml:space="preserve">/2 </w:t>
      </w:r>
      <w:r w:rsidR="00250FD6">
        <w:rPr>
          <w:sz w:val="20"/>
          <w:szCs w:val="20"/>
        </w:rPr>
        <w:t>shifts</w:t>
      </w:r>
      <w:r w:rsidRPr="003115BE">
        <w:rPr>
          <w:sz w:val="20"/>
          <w:szCs w:val="20"/>
        </w:rPr>
        <w:t xml:space="preserve"> the sine curve to the </w:t>
      </w:r>
      <w:r w:rsidR="007F594C">
        <w:rPr>
          <w:sz w:val="20"/>
          <w:szCs w:val="20"/>
        </w:rPr>
        <w:t>left</w:t>
      </w:r>
      <w:r w:rsidRPr="003115BE">
        <w:rPr>
          <w:sz w:val="20"/>
          <w:szCs w:val="20"/>
        </w:rPr>
        <w:t xml:space="preserve"> by </w:t>
      </w:r>
      <w:r w:rsidR="00F31B3D" w:rsidRPr="003115BE">
        <w:rPr>
          <w:rFonts w:ascii="Symbol" w:hAnsi="Symbol"/>
          <w:i/>
          <w:sz w:val="20"/>
          <w:szCs w:val="20"/>
        </w:rPr>
        <w:t></w:t>
      </w:r>
      <w:r w:rsidRPr="003115BE">
        <w:rPr>
          <w:sz w:val="20"/>
          <w:szCs w:val="20"/>
        </w:rPr>
        <w:t>/2."</w:t>
      </w:r>
    </w:p>
    <w:p w:rsidR="003848A9" w:rsidRPr="003115BE" w:rsidRDefault="003848A9" w:rsidP="00E062C5">
      <w:pPr>
        <w:pStyle w:val="studentdialog"/>
        <w:tabs>
          <w:tab w:val="clear" w:pos="1440"/>
        </w:tabs>
        <w:ind w:left="1260" w:hanging="900"/>
        <w:rPr>
          <w:sz w:val="20"/>
          <w:szCs w:val="20"/>
        </w:rPr>
      </w:pPr>
    </w:p>
    <w:p w:rsidR="003848A9" w:rsidRDefault="003848A9" w:rsidP="003848A9">
      <w:pPr>
        <w:pStyle w:val="text3"/>
      </w:pPr>
      <w:r w:rsidRPr="003115BE">
        <w:t xml:space="preserve">Chris’ statement is </w:t>
      </w:r>
      <w:r w:rsidRPr="009B2001">
        <w:rPr>
          <w:i/>
        </w:rPr>
        <w:t>correct</w:t>
      </w:r>
      <w:r w:rsidR="00BF3F26" w:rsidRPr="009B2001">
        <w:rPr>
          <w:i/>
        </w:rPr>
        <w:t>,</w:t>
      </w:r>
      <w:r w:rsidR="00BF3F26">
        <w:t xml:space="preserve"> however Pat’s response is </w:t>
      </w:r>
      <w:r w:rsidR="00BF3F26" w:rsidRPr="009B2001">
        <w:rPr>
          <w:i/>
        </w:rPr>
        <w:t>incorrect.</w:t>
      </w:r>
      <w:r w:rsidR="00BF3F26">
        <w:t xml:space="preserve">  Identify the error in </w:t>
      </w:r>
      <w:r w:rsidR="00392796">
        <w:t xml:space="preserve">Pat’s </w:t>
      </w:r>
      <w:r w:rsidR="00BF3F26">
        <w:t xml:space="preserve">reasoning and describe </w:t>
      </w:r>
      <w:r w:rsidRPr="003115BE">
        <w:t xml:space="preserve">how you would modify Pat’s statement so that it </w:t>
      </w:r>
      <w:r w:rsidR="00FB244A">
        <w:t>would be</w:t>
      </w:r>
      <w:r w:rsidRPr="003115BE">
        <w:t xml:space="preserve"> correct.</w:t>
      </w:r>
    </w:p>
    <w:p w:rsidR="00BF3F26" w:rsidRDefault="00BF3F26" w:rsidP="003848A9">
      <w:pPr>
        <w:pStyle w:val="text3"/>
      </w:pPr>
    </w:p>
    <w:p w:rsidR="00BF3F26" w:rsidRDefault="00BF3F26" w:rsidP="003848A9">
      <w:pPr>
        <w:pStyle w:val="text3"/>
      </w:pPr>
    </w:p>
    <w:p w:rsidR="00BF3F26" w:rsidRDefault="00BF3F26" w:rsidP="003848A9">
      <w:pPr>
        <w:pStyle w:val="text3"/>
      </w:pPr>
    </w:p>
    <w:p w:rsidR="00BF3F26" w:rsidRDefault="00BF3F26" w:rsidP="003848A9">
      <w:pPr>
        <w:pStyle w:val="text3"/>
      </w:pPr>
    </w:p>
    <w:p w:rsidR="00BF3F26" w:rsidRDefault="00BF3F26" w:rsidP="00BF3F26">
      <w:pPr>
        <w:pStyle w:val="Heading3"/>
      </w:pPr>
      <w:r>
        <w:t xml:space="preserve">Are your answers in parts A and B consistent </w:t>
      </w:r>
      <w:r w:rsidR="00223CC5">
        <w:t>with each other?  If not, resolve the inconsistencies.</w:t>
      </w:r>
    </w:p>
    <w:p w:rsidR="008B54A2" w:rsidRPr="008B54A2" w:rsidRDefault="008B54A2" w:rsidP="008B54A2"/>
    <w:p w:rsidR="00B509BC" w:rsidRDefault="00B509BC">
      <w:pPr>
        <w:pStyle w:val="text2"/>
      </w:pPr>
      <w:r>
        <w:t xml:space="preserve"> </w:t>
      </w:r>
    </w:p>
    <w:sectPr w:rsidR="00B509BC" w:rsidSect="00AA2973">
      <w:headerReference w:type="even" r:id="rId20"/>
      <w:headerReference w:type="default" r:id="rId21"/>
      <w:footerReference w:type="even" r:id="rId22"/>
      <w:footerReference w:type="default" r:id="rId23"/>
      <w:type w:val="oddPage"/>
      <w:pgSz w:w="12240" w:h="15840"/>
      <w:pgMar w:top="1440" w:right="1080" w:bottom="1152" w:left="1080" w:header="720" w:footer="1008" w:gutter="72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0A5DD9" w:rsidRDefault="000A5DD9">
      <w:r>
        <w:separator/>
      </w:r>
    </w:p>
  </w:endnote>
  <w:endnote w:type="continuationSeparator" w:id="0">
    <w:p w:rsidR="000A5DD9" w:rsidRDefault="000A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9BC" w:rsidRDefault="006D68A0">
    <w:pPr>
      <w:pStyle w:val="Footer"/>
      <w:tabs>
        <w:tab w:val="clear" w:pos="8640"/>
        <w:tab w:val="right" w:pos="9360"/>
      </w:tabs>
    </w:pPr>
    <w:r>
      <w:t>©</w:t>
    </w:r>
    <w:r w:rsidR="00AA2973">
      <w:t>2013</w:t>
    </w:r>
    <w:r w:rsidR="00B509BC">
      <w:t xml:space="preserve"> Physics Department, Grand Valley State University, Allendale, MI.</w:t>
    </w:r>
    <w:r w:rsidR="00B509BC">
      <w:tab/>
    </w:r>
    <w:r w:rsidR="00B509BC">
      <w:rPr>
        <w:rStyle w:val="PageNumber"/>
      </w:rPr>
      <w:fldChar w:fldCharType="begin"/>
    </w:r>
    <w:r w:rsidR="00B509BC">
      <w:rPr>
        <w:rStyle w:val="PageNumber"/>
      </w:rPr>
      <w:instrText xml:space="preserve"> PAGE </w:instrText>
    </w:r>
    <w:r w:rsidR="00B509BC">
      <w:rPr>
        <w:rStyle w:val="PageNumber"/>
      </w:rPr>
      <w:fldChar w:fldCharType="separate"/>
    </w:r>
    <w:r w:rsidR="00AA2973">
      <w:rPr>
        <w:rStyle w:val="PageNumber"/>
        <w:noProof/>
      </w:rPr>
      <w:t>2</w:t>
    </w:r>
    <w:r w:rsidR="00B509BC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9BC" w:rsidRDefault="006D68A0">
    <w:pPr>
      <w:pStyle w:val="Footer"/>
      <w:tabs>
        <w:tab w:val="clear" w:pos="8640"/>
        <w:tab w:val="right" w:pos="9360"/>
      </w:tabs>
    </w:pPr>
    <w:r>
      <w:t>©</w:t>
    </w:r>
    <w:r w:rsidR="00AA2973">
      <w:t>2013</w:t>
    </w:r>
    <w:r w:rsidR="00B509BC">
      <w:t xml:space="preserve"> Physics Department, Grand Valley State University, Allendale, MI.</w:t>
    </w:r>
    <w:r w:rsidR="00B509BC">
      <w:tab/>
    </w:r>
    <w:r w:rsidR="00B509BC">
      <w:rPr>
        <w:rStyle w:val="PageNumber"/>
      </w:rPr>
      <w:fldChar w:fldCharType="begin"/>
    </w:r>
    <w:r w:rsidR="00B509BC">
      <w:rPr>
        <w:rStyle w:val="PageNumber"/>
      </w:rPr>
      <w:instrText xml:space="preserve"> PAGE </w:instrText>
    </w:r>
    <w:r w:rsidR="00B509BC">
      <w:rPr>
        <w:rStyle w:val="PageNumber"/>
      </w:rPr>
      <w:fldChar w:fldCharType="separate"/>
    </w:r>
    <w:r w:rsidR="009A52A6">
      <w:rPr>
        <w:rStyle w:val="PageNumber"/>
        <w:noProof/>
      </w:rPr>
      <w:t>1</w:t>
    </w:r>
    <w:r w:rsidR="00B509BC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0A5DD9" w:rsidRDefault="000A5DD9">
      <w:r>
        <w:separator/>
      </w:r>
    </w:p>
  </w:footnote>
  <w:footnote w:type="continuationSeparator" w:id="0">
    <w:p w:rsidR="000A5DD9" w:rsidRDefault="000A5DD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9BC" w:rsidRDefault="00B509BC">
    <w:pPr>
      <w:pStyle w:val="Header"/>
      <w:rPr>
        <w:i/>
      </w:rPr>
    </w:pPr>
    <w:r>
      <w:rPr>
        <w:i/>
      </w:rPr>
      <w:t>Simple harmonic motion</w:t>
    </w:r>
    <w:r>
      <w:rPr>
        <w:i/>
      </w:rP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9BC" w:rsidRDefault="00B509BC">
    <w:pPr>
      <w:pStyle w:val="Header"/>
      <w:rPr>
        <w:i/>
      </w:rPr>
    </w:pPr>
    <w:r>
      <w:rPr>
        <w:i/>
      </w:rPr>
      <w:t>Simple harmonic motion</w:t>
    </w:r>
    <w:r>
      <w:rPr>
        <w:i/>
      </w:rP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AF8"/>
    <w:rsid w:val="000016F4"/>
    <w:rsid w:val="000119EC"/>
    <w:rsid w:val="000270E4"/>
    <w:rsid w:val="0003052B"/>
    <w:rsid w:val="0006648A"/>
    <w:rsid w:val="000A5DD9"/>
    <w:rsid w:val="000B2BFD"/>
    <w:rsid w:val="000E26A1"/>
    <w:rsid w:val="000E5E73"/>
    <w:rsid w:val="001132C9"/>
    <w:rsid w:val="0012058D"/>
    <w:rsid w:val="001479ED"/>
    <w:rsid w:val="00147CA1"/>
    <w:rsid w:val="00160C04"/>
    <w:rsid w:val="00166258"/>
    <w:rsid w:val="001672A5"/>
    <w:rsid w:val="0018069E"/>
    <w:rsid w:val="00180D9B"/>
    <w:rsid w:val="00182A09"/>
    <w:rsid w:val="001A16A8"/>
    <w:rsid w:val="001B7187"/>
    <w:rsid w:val="001C447C"/>
    <w:rsid w:val="001E7F74"/>
    <w:rsid w:val="0020003B"/>
    <w:rsid w:val="002027B8"/>
    <w:rsid w:val="00223CC5"/>
    <w:rsid w:val="00225583"/>
    <w:rsid w:val="00227162"/>
    <w:rsid w:val="002273BA"/>
    <w:rsid w:val="00250FD6"/>
    <w:rsid w:val="00264557"/>
    <w:rsid w:val="00265F5C"/>
    <w:rsid w:val="00271474"/>
    <w:rsid w:val="00287FC7"/>
    <w:rsid w:val="002A04FF"/>
    <w:rsid w:val="002A1714"/>
    <w:rsid w:val="002A5369"/>
    <w:rsid w:val="002B3134"/>
    <w:rsid w:val="002C1F90"/>
    <w:rsid w:val="002C6712"/>
    <w:rsid w:val="002D5B46"/>
    <w:rsid w:val="002D7F26"/>
    <w:rsid w:val="002E5F15"/>
    <w:rsid w:val="002F01AA"/>
    <w:rsid w:val="002F333B"/>
    <w:rsid w:val="002F41AB"/>
    <w:rsid w:val="003035AE"/>
    <w:rsid w:val="00307690"/>
    <w:rsid w:val="003115BE"/>
    <w:rsid w:val="00331D8A"/>
    <w:rsid w:val="003661F4"/>
    <w:rsid w:val="003747BF"/>
    <w:rsid w:val="003848A9"/>
    <w:rsid w:val="00392796"/>
    <w:rsid w:val="003B0B1F"/>
    <w:rsid w:val="003B2207"/>
    <w:rsid w:val="003F433D"/>
    <w:rsid w:val="0041184A"/>
    <w:rsid w:val="00424522"/>
    <w:rsid w:val="00424D15"/>
    <w:rsid w:val="00450A4D"/>
    <w:rsid w:val="00452070"/>
    <w:rsid w:val="004712F9"/>
    <w:rsid w:val="00493D79"/>
    <w:rsid w:val="00496FF3"/>
    <w:rsid w:val="004C2C54"/>
    <w:rsid w:val="004C4353"/>
    <w:rsid w:val="004C7FE8"/>
    <w:rsid w:val="004D4AFF"/>
    <w:rsid w:val="00506460"/>
    <w:rsid w:val="005452C7"/>
    <w:rsid w:val="00573D6F"/>
    <w:rsid w:val="00581ED3"/>
    <w:rsid w:val="005844C4"/>
    <w:rsid w:val="005A7D80"/>
    <w:rsid w:val="005F1A85"/>
    <w:rsid w:val="00602A47"/>
    <w:rsid w:val="0060648E"/>
    <w:rsid w:val="00607EC5"/>
    <w:rsid w:val="00615FC6"/>
    <w:rsid w:val="00625922"/>
    <w:rsid w:val="00661991"/>
    <w:rsid w:val="006732E6"/>
    <w:rsid w:val="00676C37"/>
    <w:rsid w:val="006808CE"/>
    <w:rsid w:val="0068116A"/>
    <w:rsid w:val="00690C4D"/>
    <w:rsid w:val="00691FBF"/>
    <w:rsid w:val="0069620A"/>
    <w:rsid w:val="006A7E9B"/>
    <w:rsid w:val="006D0E23"/>
    <w:rsid w:val="006D1B3D"/>
    <w:rsid w:val="006D6636"/>
    <w:rsid w:val="006D68A0"/>
    <w:rsid w:val="006F67CA"/>
    <w:rsid w:val="00707722"/>
    <w:rsid w:val="00711640"/>
    <w:rsid w:val="00713426"/>
    <w:rsid w:val="007137E3"/>
    <w:rsid w:val="0072477D"/>
    <w:rsid w:val="00730BE7"/>
    <w:rsid w:val="00754396"/>
    <w:rsid w:val="007A06BC"/>
    <w:rsid w:val="007B38B7"/>
    <w:rsid w:val="007C6C9D"/>
    <w:rsid w:val="007E625F"/>
    <w:rsid w:val="007F594C"/>
    <w:rsid w:val="00814F1D"/>
    <w:rsid w:val="00826E14"/>
    <w:rsid w:val="008274F6"/>
    <w:rsid w:val="00836B04"/>
    <w:rsid w:val="00840717"/>
    <w:rsid w:val="008420B3"/>
    <w:rsid w:val="00877121"/>
    <w:rsid w:val="008776F4"/>
    <w:rsid w:val="008B54A2"/>
    <w:rsid w:val="008C2C38"/>
    <w:rsid w:val="00903AC1"/>
    <w:rsid w:val="00936CE7"/>
    <w:rsid w:val="00966C62"/>
    <w:rsid w:val="00981775"/>
    <w:rsid w:val="009A52A6"/>
    <w:rsid w:val="009B2001"/>
    <w:rsid w:val="009E262D"/>
    <w:rsid w:val="009E2663"/>
    <w:rsid w:val="00A21E89"/>
    <w:rsid w:val="00A24AF8"/>
    <w:rsid w:val="00A371F9"/>
    <w:rsid w:val="00A47246"/>
    <w:rsid w:val="00A50F9B"/>
    <w:rsid w:val="00A515B5"/>
    <w:rsid w:val="00A5329A"/>
    <w:rsid w:val="00A57E90"/>
    <w:rsid w:val="00A77F5F"/>
    <w:rsid w:val="00A86291"/>
    <w:rsid w:val="00A9153C"/>
    <w:rsid w:val="00AA2210"/>
    <w:rsid w:val="00AA2973"/>
    <w:rsid w:val="00AA479F"/>
    <w:rsid w:val="00AB0EBE"/>
    <w:rsid w:val="00AB426E"/>
    <w:rsid w:val="00AC5EC4"/>
    <w:rsid w:val="00AC6761"/>
    <w:rsid w:val="00AC6E24"/>
    <w:rsid w:val="00AC714A"/>
    <w:rsid w:val="00AD0ECB"/>
    <w:rsid w:val="00AD316C"/>
    <w:rsid w:val="00AD396C"/>
    <w:rsid w:val="00AF4DDC"/>
    <w:rsid w:val="00B13EBE"/>
    <w:rsid w:val="00B22FA9"/>
    <w:rsid w:val="00B320AB"/>
    <w:rsid w:val="00B34C49"/>
    <w:rsid w:val="00B36D41"/>
    <w:rsid w:val="00B441BD"/>
    <w:rsid w:val="00B509BC"/>
    <w:rsid w:val="00B5196F"/>
    <w:rsid w:val="00B53E5E"/>
    <w:rsid w:val="00B57441"/>
    <w:rsid w:val="00B6304E"/>
    <w:rsid w:val="00B63994"/>
    <w:rsid w:val="00B63DA8"/>
    <w:rsid w:val="00B64382"/>
    <w:rsid w:val="00B7547A"/>
    <w:rsid w:val="00B75726"/>
    <w:rsid w:val="00BA4028"/>
    <w:rsid w:val="00BE74EA"/>
    <w:rsid w:val="00BF33A2"/>
    <w:rsid w:val="00BF3F26"/>
    <w:rsid w:val="00BF6EE2"/>
    <w:rsid w:val="00C16506"/>
    <w:rsid w:val="00C20176"/>
    <w:rsid w:val="00C208A6"/>
    <w:rsid w:val="00C22510"/>
    <w:rsid w:val="00C26920"/>
    <w:rsid w:val="00C32169"/>
    <w:rsid w:val="00C34461"/>
    <w:rsid w:val="00C64289"/>
    <w:rsid w:val="00C66D7F"/>
    <w:rsid w:val="00C67604"/>
    <w:rsid w:val="00C71F0F"/>
    <w:rsid w:val="00C90A46"/>
    <w:rsid w:val="00CA6DC1"/>
    <w:rsid w:val="00CB49F7"/>
    <w:rsid w:val="00CF6521"/>
    <w:rsid w:val="00D22325"/>
    <w:rsid w:val="00D35B57"/>
    <w:rsid w:val="00D73746"/>
    <w:rsid w:val="00DB70B2"/>
    <w:rsid w:val="00E03770"/>
    <w:rsid w:val="00E062C5"/>
    <w:rsid w:val="00E07B01"/>
    <w:rsid w:val="00E517A1"/>
    <w:rsid w:val="00E63997"/>
    <w:rsid w:val="00E96102"/>
    <w:rsid w:val="00EB32E3"/>
    <w:rsid w:val="00EB3E92"/>
    <w:rsid w:val="00ED24A9"/>
    <w:rsid w:val="00ED3AD6"/>
    <w:rsid w:val="00ED3B75"/>
    <w:rsid w:val="00EF4CAC"/>
    <w:rsid w:val="00F31B3D"/>
    <w:rsid w:val="00F36DA9"/>
    <w:rsid w:val="00F502A7"/>
    <w:rsid w:val="00F6460C"/>
    <w:rsid w:val="00F96FA8"/>
    <w:rsid w:val="00FB244A"/>
    <w:rsid w:val="00FB31A2"/>
    <w:rsid w:val="00FB5C15"/>
    <w:rsid w:val="00FB72E1"/>
    <w:rsid w:val="00FC382C"/>
    <w:rsid w:val="00FC6173"/>
    <w:rsid w:val="00FE42C1"/>
    <w:rsid w:val="00FF07E9"/>
    <w:rsid w:val="00FF177F"/>
    <w:rsid w:val="00FF5F4D"/>
    <w:rsid w:val="00FF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  <w:szCs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ight-framedgraphic">
    <w:name w:val="right-framed graphic"/>
    <w:aliases w:val="rfg"/>
    <w:basedOn w:val="Normal"/>
    <w:pPr>
      <w:framePr w:hSpace="180" w:vSpace="180" w:wrap="auto" w:hAnchor="text" w:xAlign="right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PartA">
    <w:name w:val="Part A"/>
    <w:basedOn w:val="Normal"/>
    <w:pPr>
      <w:overflowPunct w:val="0"/>
      <w:autoSpaceDE w:val="0"/>
      <w:autoSpaceDN w:val="0"/>
      <w:adjustRightInd w:val="0"/>
      <w:spacing w:line="240" w:lineRule="exact"/>
      <w:ind w:left="360" w:hanging="360"/>
      <w:textAlignment w:val="baseline"/>
    </w:pPr>
    <w:rPr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  <w:szCs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ight-framedgraphic">
    <w:name w:val="right-framed graphic"/>
    <w:aliases w:val="rfg"/>
    <w:basedOn w:val="Normal"/>
    <w:pPr>
      <w:framePr w:hSpace="180" w:vSpace="180" w:wrap="auto" w:hAnchor="text" w:xAlign="right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PartA">
    <w:name w:val="Part A"/>
    <w:basedOn w:val="Normal"/>
    <w:pPr>
      <w:overflowPunct w:val="0"/>
      <w:autoSpaceDE w:val="0"/>
      <w:autoSpaceDN w:val="0"/>
      <w:adjustRightInd w:val="0"/>
      <w:spacing w:line="240" w:lineRule="exact"/>
      <w:ind w:left="360" w:hanging="360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20" Type="http://schemas.openxmlformats.org/officeDocument/2006/relationships/header" Target="header1.xml"/><Relationship Id="rId21" Type="http://schemas.openxmlformats.org/officeDocument/2006/relationships/header" Target="header2.xml"/><Relationship Id="rId22" Type="http://schemas.openxmlformats.org/officeDocument/2006/relationships/footer" Target="footer1.xml"/><Relationship Id="rId23" Type="http://schemas.openxmlformats.org/officeDocument/2006/relationships/footer" Target="footer2.xm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Microsoft_Equation1.bin"/><Relationship Id="rId12" Type="http://schemas.openxmlformats.org/officeDocument/2006/relationships/image" Target="media/image3.emf"/><Relationship Id="rId13" Type="http://schemas.openxmlformats.org/officeDocument/2006/relationships/oleObject" Target="embeddings/oleObject2.bin"/><Relationship Id="rId14" Type="http://schemas.openxmlformats.org/officeDocument/2006/relationships/image" Target="media/image4.emf"/><Relationship Id="rId15" Type="http://schemas.openxmlformats.org/officeDocument/2006/relationships/oleObject" Target="embeddings/oleObject3.bin"/><Relationship Id="rId16" Type="http://schemas.openxmlformats.org/officeDocument/2006/relationships/image" Target="media/image5.emf"/><Relationship Id="rId17" Type="http://schemas.openxmlformats.org/officeDocument/2006/relationships/oleObject" Target="embeddings/oleObject4.bin"/><Relationship Id="rId18" Type="http://schemas.openxmlformats.org/officeDocument/2006/relationships/image" Target="media/image6.emf"/><Relationship Id="rId19" Type="http://schemas.openxmlformats.org/officeDocument/2006/relationships/oleObject" Target="embeddings/oleObject5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GVSU-Phys%20folder\Wi00%20classes\PHY220%20(C&amp;J,%20tutl)\Tt%20M1D%20(from%20121%20Au98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\My Documents\GVSU-Phys folder\Wi00 classes\PHY220 (C&amp;J, tutl)\Tt M1D (from 121 Au98).dot</Template>
  <TotalTime>0</TotalTime>
  <Pages>3</Pages>
  <Words>464</Words>
  <Characters>2650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cp:lastModifiedBy>Bradley Ambrose</cp:lastModifiedBy>
  <cp:revision>2</cp:revision>
  <cp:lastPrinted>2000-04-09T18:37:00Z</cp:lastPrinted>
  <dcterms:created xsi:type="dcterms:W3CDTF">2013-01-22T21:11:00Z</dcterms:created>
  <dcterms:modified xsi:type="dcterms:W3CDTF">2013-01-22T21:11:00Z</dcterms:modified>
</cp:coreProperties>
</file>