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23E0384A" w14:textId="77777777" w:rsidR="00CF1183" w:rsidRDefault="00CF1183">
      <w:pPr>
        <w:pStyle w:val="Heading1"/>
        <w:framePr w:w="8835" w:wrap="around" w:hAnchor="page" w:x="1798" w:y="753"/>
      </w:pPr>
      <w:r>
        <w:t>damped harmonic motion:  motion graphs</w:t>
      </w:r>
    </w:p>
    <w:p w14:paraId="6BDC44D3" w14:textId="77777777" w:rsidR="00CF1183" w:rsidRDefault="00C015D3">
      <w:pPr>
        <w:pStyle w:val="Heading2"/>
        <w:ind w:left="446" w:hanging="446"/>
      </w:pPr>
      <w:r>
        <w:rPr>
          <w:noProof/>
        </w:rPr>
        <w:t>Displacement</w:t>
      </w:r>
      <w:r w:rsidR="00CF1183">
        <w:rPr>
          <w:noProof/>
        </w:rPr>
        <w:t xml:space="preserve"> versus time</w:t>
      </w:r>
      <w:r w:rsidR="00CF1183">
        <w:t xml:space="preserve"> </w:t>
      </w:r>
    </w:p>
    <w:p w14:paraId="7C49399A" w14:textId="77777777" w:rsidR="00C13C16" w:rsidRDefault="00C13C16" w:rsidP="00C13C16">
      <w:pPr>
        <w:pStyle w:val="text2"/>
      </w:pPr>
      <w:r>
        <w:t>Consider a simple harmonic oscillator (</w:t>
      </w:r>
      <w:r w:rsidRPr="00BC1983">
        <w:rPr>
          <w:i/>
        </w:rPr>
        <w:t>e.g.,</w:t>
      </w:r>
      <w:r>
        <w:t xml:space="preserve"> a mass connected to an ideal spring) that experiences a retarding force </w:t>
      </w:r>
      <w:r w:rsidR="00C555D8">
        <w:t xml:space="preserve">that </w:t>
      </w:r>
      <w:r>
        <w:t xml:space="preserve">is always proportional to the speed of the oscillator. </w:t>
      </w:r>
      <w:r w:rsidR="00181358">
        <w:t xml:space="preserve"> </w:t>
      </w:r>
    </w:p>
    <w:p w14:paraId="2033B8F7" w14:textId="77777777" w:rsidR="006E5C41" w:rsidRDefault="008140AB" w:rsidP="00073C21">
      <w:pPr>
        <w:pStyle w:val="text2"/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7CAC62A4" wp14:editId="7C5131AC">
            <wp:simplePos x="0" y="0"/>
            <wp:positionH relativeFrom="column">
              <wp:posOffset>2040255</wp:posOffset>
            </wp:positionH>
            <wp:positionV relativeFrom="paragraph">
              <wp:posOffset>6350</wp:posOffset>
            </wp:positionV>
            <wp:extent cx="3886200" cy="2074545"/>
            <wp:effectExtent l="0" t="0" r="0" b="8255"/>
            <wp:wrapSquare wrapText="bothSides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07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1358">
        <w:t xml:space="preserve">At </w:t>
      </w:r>
      <w:r w:rsidR="00181358" w:rsidRPr="00181358">
        <w:rPr>
          <w:i/>
        </w:rPr>
        <w:t>t</w:t>
      </w:r>
      <w:r w:rsidR="00181358">
        <w:t xml:space="preserve"> = 0 the oscillator is </w:t>
      </w:r>
      <w:r w:rsidR="00073C21">
        <w:t xml:space="preserve">displaced 1.0 m away from equilibrium and </w:t>
      </w:r>
      <w:r w:rsidR="00181358">
        <w:t>rele</w:t>
      </w:r>
      <w:r w:rsidR="00C56E46">
        <w:t>ased from rest</w:t>
      </w:r>
      <w:r w:rsidR="00181358">
        <w:t xml:space="preserve">.  </w:t>
      </w:r>
      <w:r w:rsidR="00CF1183">
        <w:t>The</w:t>
      </w:r>
      <w:r w:rsidR="00F4110B">
        <w:t xml:space="preserve"> displacement versus time </w:t>
      </w:r>
      <w:r w:rsidR="00A3113F" w:rsidRPr="00A3113F">
        <w:rPr>
          <w:i/>
        </w:rPr>
        <w:t xml:space="preserve">(x vs. t) </w:t>
      </w:r>
      <w:r w:rsidR="00F4110B">
        <w:t xml:space="preserve">graph </w:t>
      </w:r>
      <w:r w:rsidR="006E5C41">
        <w:t>at right</w:t>
      </w:r>
      <w:r w:rsidR="00F4110B">
        <w:t xml:space="preserve"> represents the </w:t>
      </w:r>
      <w:r w:rsidR="00181358">
        <w:t xml:space="preserve">subsequent </w:t>
      </w:r>
      <w:r w:rsidR="00F4110B">
        <w:t xml:space="preserve">motion of </w:t>
      </w:r>
      <w:r w:rsidR="00C13C16">
        <w:t>the oscillator</w:t>
      </w:r>
      <w:r w:rsidR="00181358">
        <w:t xml:space="preserve">.  </w:t>
      </w:r>
    </w:p>
    <w:p w14:paraId="7B4BA47C" w14:textId="77777777" w:rsidR="00FE0984" w:rsidRDefault="00181358" w:rsidP="00073C21">
      <w:pPr>
        <w:pStyle w:val="text2"/>
      </w:pPr>
      <w:r>
        <w:t xml:space="preserve">(Because the motion still exhibits oscillatory behavior, the oscillator </w:t>
      </w:r>
      <w:proofErr w:type="gramStart"/>
      <w:r>
        <w:t xml:space="preserve">is said to be </w:t>
      </w:r>
      <w:proofErr w:type="spellStart"/>
      <w:r w:rsidR="00C13C16" w:rsidRPr="00C13C16">
        <w:rPr>
          <w:i/>
        </w:rPr>
        <w:t>underdamped</w:t>
      </w:r>
      <w:proofErr w:type="spellEnd"/>
      <w:proofErr w:type="gramEnd"/>
      <w:r w:rsidR="00E24F05">
        <w:t>).</w:t>
      </w:r>
    </w:p>
    <w:p w14:paraId="1FF21133" w14:textId="77777777" w:rsidR="00A52002" w:rsidRDefault="00A52002" w:rsidP="00A52002">
      <w:pPr>
        <w:pStyle w:val="bullet2"/>
      </w:pPr>
    </w:p>
    <w:p w14:paraId="248A9796" w14:textId="77777777" w:rsidR="00E24F05" w:rsidRDefault="00E24F05" w:rsidP="00212786">
      <w:pPr>
        <w:pStyle w:val="text2"/>
        <w:spacing w:line="240" w:lineRule="atLeast"/>
        <w:jc w:val="center"/>
      </w:pPr>
    </w:p>
    <w:p w14:paraId="73E628F6" w14:textId="77777777" w:rsidR="00512E77" w:rsidRDefault="00512E77" w:rsidP="00135CA5">
      <w:pPr>
        <w:pStyle w:val="Heading3"/>
      </w:pPr>
      <w:r>
        <w:t xml:space="preserve">According to the graph, how (if at all) does each of the following quantities change as time elapses?  </w:t>
      </w:r>
    </w:p>
    <w:p w14:paraId="5FBE4C8B" w14:textId="77777777" w:rsidR="00512E77" w:rsidRDefault="00512E77" w:rsidP="00512E77">
      <w:pPr>
        <w:pStyle w:val="bullet2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maximum displacement </w:t>
      </w:r>
      <w:r w:rsidR="00516895">
        <w:t>attained with each oscillation</w:t>
      </w:r>
    </w:p>
    <w:p w14:paraId="228B4EFC" w14:textId="77777777" w:rsidR="00512E77" w:rsidRDefault="00512E77" w:rsidP="00512E77">
      <w:pPr>
        <w:pStyle w:val="bullet2"/>
      </w:pPr>
    </w:p>
    <w:p w14:paraId="5561CEE5" w14:textId="77777777" w:rsidR="00512E77" w:rsidRDefault="00512E77" w:rsidP="00512E77">
      <w:pPr>
        <w:pStyle w:val="bullet2"/>
      </w:pPr>
    </w:p>
    <w:p w14:paraId="244B0D9F" w14:textId="77777777" w:rsidR="00512E77" w:rsidRDefault="00512E77" w:rsidP="00512E77">
      <w:pPr>
        <w:pStyle w:val="bullet2"/>
      </w:pPr>
    </w:p>
    <w:p w14:paraId="6E564BD9" w14:textId="77777777" w:rsidR="00512E77" w:rsidRDefault="00512E77" w:rsidP="00512E77">
      <w:pPr>
        <w:pStyle w:val="bullet2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period of oscillation</w:t>
      </w:r>
    </w:p>
    <w:p w14:paraId="7FA8C1C8" w14:textId="77777777" w:rsidR="0022219A" w:rsidRDefault="0022219A">
      <w:pPr>
        <w:tabs>
          <w:tab w:val="left" w:pos="2378"/>
        </w:tabs>
        <w:spacing w:line="240" w:lineRule="exact"/>
        <w:ind w:left="720" w:hanging="360"/>
      </w:pPr>
    </w:p>
    <w:p w14:paraId="081F22E6" w14:textId="77777777" w:rsidR="00FD6A9D" w:rsidRDefault="00FD6A9D">
      <w:pPr>
        <w:tabs>
          <w:tab w:val="left" w:pos="2378"/>
        </w:tabs>
        <w:spacing w:line="240" w:lineRule="exact"/>
        <w:ind w:left="720" w:hanging="360"/>
      </w:pPr>
    </w:p>
    <w:p w14:paraId="2D8A942B" w14:textId="77777777" w:rsidR="009F4B37" w:rsidRDefault="009F4B37">
      <w:pPr>
        <w:tabs>
          <w:tab w:val="left" w:pos="2378"/>
        </w:tabs>
        <w:spacing w:line="240" w:lineRule="exact"/>
        <w:ind w:left="720" w:hanging="360"/>
      </w:pPr>
    </w:p>
    <w:p w14:paraId="3862FB74" w14:textId="77777777" w:rsidR="00CF1183" w:rsidRDefault="00CF1183">
      <w:pPr>
        <w:tabs>
          <w:tab w:val="left" w:pos="2378"/>
        </w:tabs>
        <w:spacing w:line="240" w:lineRule="exact"/>
        <w:ind w:left="720" w:hanging="360"/>
      </w:pPr>
      <w:r>
        <w:tab/>
      </w:r>
      <w:r>
        <w:tab/>
      </w:r>
    </w:p>
    <w:p w14:paraId="48557612" w14:textId="77777777" w:rsidR="009F4B37" w:rsidRDefault="009F4B37">
      <w:pPr>
        <w:pStyle w:val="Heading3"/>
      </w:pPr>
      <w:r>
        <w:t xml:space="preserve">Suppose that the </w:t>
      </w:r>
      <w:r w:rsidR="0010403A">
        <w:t xml:space="preserve">retarding force were </w:t>
      </w:r>
      <w:r w:rsidR="00A41FA0">
        <w:t>removed (</w:t>
      </w:r>
      <w:r w:rsidR="00A41FA0" w:rsidRPr="00A41FA0">
        <w:rPr>
          <w:i/>
        </w:rPr>
        <w:t>e.g.,</w:t>
      </w:r>
      <w:r w:rsidR="00A41FA0">
        <w:t xml:space="preserve"> the oscillator </w:t>
      </w:r>
      <w:r w:rsidR="00DB7A77">
        <w:t xml:space="preserve">is now immersed in a vacuum rather than </w:t>
      </w:r>
      <w:r w:rsidR="00A41FA0">
        <w:t>air).  Imagine</w:t>
      </w:r>
      <w:r w:rsidR="000169D4">
        <w:t xml:space="preserve"> that the oscillator is </w:t>
      </w:r>
      <w:r w:rsidR="00E65C75">
        <w:t xml:space="preserve">now </w:t>
      </w:r>
      <w:r w:rsidR="000169D4">
        <w:t xml:space="preserve">released with the </w:t>
      </w:r>
      <w:r w:rsidR="000169D4" w:rsidRPr="000169D4">
        <w:rPr>
          <w:i/>
        </w:rPr>
        <w:t xml:space="preserve">same initial conditions </w:t>
      </w:r>
      <w:r w:rsidR="000169D4">
        <w:t>as before</w:t>
      </w:r>
      <w:r w:rsidR="00A41FA0">
        <w:t>.</w:t>
      </w:r>
    </w:p>
    <w:p w14:paraId="119F5DB8" w14:textId="77777777" w:rsidR="00D07A86" w:rsidRDefault="00CF1183" w:rsidP="0031527A">
      <w:pPr>
        <w:pStyle w:val="text3"/>
      </w:pPr>
      <w:r>
        <w:t xml:space="preserve">How, if at all, would </w:t>
      </w:r>
      <w:r w:rsidR="00CE402B">
        <w:t xml:space="preserve">removing </w:t>
      </w:r>
      <w:r>
        <w:t>the retarding force affect</w:t>
      </w:r>
      <w:r w:rsidR="00D07A86">
        <w:t xml:space="preserve"> each of the following quantities?  </w:t>
      </w:r>
      <w:r w:rsidR="004D6971">
        <w:t>Discuss your reasoning with your partners</w:t>
      </w:r>
      <w:r w:rsidR="00D07A86">
        <w:t>.</w:t>
      </w:r>
    </w:p>
    <w:p w14:paraId="29DB12C5" w14:textId="77777777" w:rsidR="004D6971" w:rsidRDefault="004D6971" w:rsidP="004D6971">
      <w:pPr>
        <w:pStyle w:val="bullet2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net force exerted on the oscillator </w:t>
      </w:r>
      <w:r w:rsidR="00DA6864">
        <w:t>when it is located somewhere</w:t>
      </w:r>
      <w:r>
        <w:t xml:space="preserve"> between </w:t>
      </w:r>
      <w:r>
        <w:rPr>
          <w:i/>
        </w:rPr>
        <w:t>x</w:t>
      </w:r>
      <w:r>
        <w:t> = +</w:t>
      </w:r>
      <w:r w:rsidRPr="00A3113F">
        <w:t xml:space="preserve">1.0 m </w:t>
      </w:r>
      <w:r>
        <w:t xml:space="preserve"> and </w:t>
      </w:r>
      <w:r>
        <w:rPr>
          <w:i/>
        </w:rPr>
        <w:t>x</w:t>
      </w:r>
      <w:r>
        <w:t xml:space="preserve"> = 0</w:t>
      </w:r>
    </w:p>
    <w:p w14:paraId="546BC883" w14:textId="77777777" w:rsidR="004D6971" w:rsidRDefault="004D6971" w:rsidP="004D6971">
      <w:pPr>
        <w:pStyle w:val="bullet2"/>
      </w:pPr>
    </w:p>
    <w:p w14:paraId="45F8253A" w14:textId="77777777" w:rsidR="004D6971" w:rsidRDefault="004D6971" w:rsidP="004D6971">
      <w:pPr>
        <w:pStyle w:val="text4"/>
        <w:ind w:left="540"/>
      </w:pPr>
      <w:r>
        <w:t>(</w:t>
      </w:r>
      <w:r w:rsidRPr="00B90184">
        <w:rPr>
          <w:i/>
        </w:rPr>
        <w:t>Hint:</w:t>
      </w:r>
      <w:r w:rsidR="005C7763">
        <w:t xml:space="preserve">  </w:t>
      </w:r>
      <w:r w:rsidR="00BB7C42">
        <w:t>Drawing</w:t>
      </w:r>
      <w:r>
        <w:t xml:space="preserve"> free-body diagram</w:t>
      </w:r>
      <w:r w:rsidR="005C7763">
        <w:t>s</w:t>
      </w:r>
      <w:r>
        <w:t xml:space="preserve"> </w:t>
      </w:r>
      <w:r w:rsidR="00E4773B">
        <w:t>will</w:t>
      </w:r>
      <w:r w:rsidR="00BB7C42">
        <w:t xml:space="preserve"> help!</w:t>
      </w:r>
      <w:r>
        <w:t>)</w:t>
      </w:r>
    </w:p>
    <w:p w14:paraId="5BB90187" w14:textId="77777777" w:rsidR="004D6971" w:rsidRDefault="004D6971" w:rsidP="004D6971">
      <w:pPr>
        <w:pStyle w:val="bullet2"/>
        <w:ind w:left="0" w:firstLine="0"/>
      </w:pPr>
    </w:p>
    <w:p w14:paraId="637C819D" w14:textId="77777777" w:rsidR="004D6971" w:rsidRDefault="004D6971" w:rsidP="004D6971">
      <w:pPr>
        <w:pStyle w:val="bullet2"/>
        <w:ind w:left="0" w:firstLine="0"/>
      </w:pPr>
    </w:p>
    <w:p w14:paraId="3A85619E" w14:textId="77777777" w:rsidR="004D6971" w:rsidRDefault="004D6971" w:rsidP="004D6971">
      <w:pPr>
        <w:pStyle w:val="bullet2"/>
        <w:ind w:left="0" w:firstLine="0"/>
      </w:pPr>
    </w:p>
    <w:p w14:paraId="29FEAE5C" w14:textId="77777777" w:rsidR="004D6971" w:rsidRDefault="004D6971" w:rsidP="004D6971">
      <w:pPr>
        <w:pStyle w:val="bullet2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acceleration of the oscillator </w:t>
      </w:r>
      <w:r w:rsidR="00DA6864">
        <w:t xml:space="preserve">when it is located somewhere </w:t>
      </w:r>
      <w:r>
        <w:t xml:space="preserve">between </w:t>
      </w:r>
      <w:r>
        <w:rPr>
          <w:i/>
        </w:rPr>
        <w:t>x</w:t>
      </w:r>
      <w:r>
        <w:t> = +</w:t>
      </w:r>
      <w:r w:rsidRPr="00A3113F">
        <w:t xml:space="preserve">1.0 m </w:t>
      </w:r>
      <w:r>
        <w:t xml:space="preserve"> and </w:t>
      </w:r>
      <w:r>
        <w:rPr>
          <w:i/>
        </w:rPr>
        <w:t>x</w:t>
      </w:r>
      <w:r>
        <w:t xml:space="preserve"> = 0</w:t>
      </w:r>
    </w:p>
    <w:p w14:paraId="2A73CF99" w14:textId="77777777" w:rsidR="004D6971" w:rsidRDefault="004D6971" w:rsidP="004D6971">
      <w:pPr>
        <w:pStyle w:val="bullet2"/>
      </w:pPr>
    </w:p>
    <w:p w14:paraId="37EFE1B2" w14:textId="77777777" w:rsidR="004D6971" w:rsidRDefault="004D6971" w:rsidP="004D6971">
      <w:pPr>
        <w:pStyle w:val="bullet2"/>
        <w:ind w:left="0" w:firstLine="0"/>
      </w:pPr>
    </w:p>
    <w:p w14:paraId="08B23D96" w14:textId="77777777" w:rsidR="00A42741" w:rsidRDefault="00A42741" w:rsidP="004D6971">
      <w:pPr>
        <w:pStyle w:val="bullet2"/>
        <w:ind w:left="0" w:firstLine="0"/>
      </w:pPr>
    </w:p>
    <w:p w14:paraId="38F167C1" w14:textId="77777777" w:rsidR="00C65384" w:rsidRDefault="00C65384" w:rsidP="00D07A86">
      <w:pPr>
        <w:pStyle w:val="bullet2"/>
      </w:pPr>
    </w:p>
    <w:p w14:paraId="20261CCD" w14:textId="77777777" w:rsidR="00F61BEF" w:rsidRDefault="00F61BEF" w:rsidP="00D07A86">
      <w:pPr>
        <w:pStyle w:val="bullet2"/>
      </w:pPr>
    </w:p>
    <w:p w14:paraId="712B9519" w14:textId="77777777" w:rsidR="00CF1183" w:rsidRDefault="00D07A86" w:rsidP="00D07A86">
      <w:pPr>
        <w:pStyle w:val="bullet2"/>
      </w:pPr>
      <w:r>
        <w:sym w:font="Symbol" w:char="F0B7"/>
      </w:r>
      <w:r>
        <w:tab/>
      </w:r>
      <w:proofErr w:type="gramStart"/>
      <w:r w:rsidR="00CF1183">
        <w:t>the</w:t>
      </w:r>
      <w:proofErr w:type="gramEnd"/>
      <w:r w:rsidR="00CF1183">
        <w:t xml:space="preserve"> amount of time required for the oscillator to t</w:t>
      </w:r>
      <w:r>
        <w:t xml:space="preserve">ravel from </w:t>
      </w:r>
      <w:r>
        <w:rPr>
          <w:i/>
        </w:rPr>
        <w:t>x</w:t>
      </w:r>
      <w:r>
        <w:t> = +</w:t>
      </w:r>
      <w:r w:rsidRPr="00A3113F">
        <w:t xml:space="preserve">1.0 m </w:t>
      </w:r>
      <w:r>
        <w:t xml:space="preserve"> to </w:t>
      </w:r>
      <w:r>
        <w:rPr>
          <w:i/>
        </w:rPr>
        <w:t>x</w:t>
      </w:r>
      <w:r>
        <w:t xml:space="preserve"> = 0</w:t>
      </w:r>
    </w:p>
    <w:p w14:paraId="3003DBDD" w14:textId="77777777" w:rsidR="00CF1183" w:rsidRDefault="00CF1183"/>
    <w:p w14:paraId="1F1689D3" w14:textId="77777777" w:rsidR="00CF1183" w:rsidRDefault="00EE3519" w:rsidP="00491230">
      <w:pPr>
        <w:pStyle w:val="Heading3"/>
        <w:pageBreakBefore/>
      </w:pPr>
      <w:r>
        <w:lastRenderedPageBreak/>
        <w:t xml:space="preserve">Your answers </w:t>
      </w:r>
      <w:r w:rsidR="0031527A">
        <w:t>in</w:t>
      </w:r>
      <w:r>
        <w:t xml:space="preserve"> </w:t>
      </w:r>
      <w:r w:rsidR="005B1B80">
        <w:t>part</w:t>
      </w:r>
      <w:r>
        <w:t xml:space="preserve"> </w:t>
      </w:r>
      <w:r w:rsidR="0031527A">
        <w:t>B</w:t>
      </w:r>
      <w:r>
        <w:t xml:space="preserve"> above sugges</w:t>
      </w:r>
      <w:r w:rsidR="002D29F8">
        <w:t xml:space="preserve">t that </w:t>
      </w:r>
      <w:r>
        <w:t xml:space="preserve">retarding force </w:t>
      </w:r>
      <w:r w:rsidR="00A42741">
        <w:t>will change</w:t>
      </w:r>
      <w:r>
        <w:t xml:space="preserve"> the period of oscillation.  </w:t>
      </w:r>
      <w:r w:rsidR="00704BB6">
        <w:t xml:space="preserve">Use your results to </w:t>
      </w:r>
      <w:r w:rsidR="00831094">
        <w:t xml:space="preserve">predict </w:t>
      </w:r>
      <w:r w:rsidR="00704BB6">
        <w:t xml:space="preserve">whether the </w:t>
      </w:r>
      <w:r>
        <w:t>period of the</w:t>
      </w:r>
      <w:r w:rsidR="00DE77FC">
        <w:t xml:space="preserve"> ideal (frictionless) oscillator</w:t>
      </w:r>
      <w:r>
        <w:t xml:space="preserve"> </w:t>
      </w:r>
      <w:r w:rsidR="00704BB6">
        <w:t xml:space="preserve">is </w:t>
      </w:r>
      <w:r w:rsidRPr="00894458">
        <w:rPr>
          <w:i/>
        </w:rPr>
        <w:t>longer than</w:t>
      </w:r>
      <w:r w:rsidR="00704BB6">
        <w:t xml:space="preserve"> or</w:t>
      </w:r>
      <w:r w:rsidRPr="00894458">
        <w:rPr>
          <w:i/>
        </w:rPr>
        <w:t xml:space="preserve"> shorter than </w:t>
      </w:r>
      <w:r>
        <w:t xml:space="preserve">that of the </w:t>
      </w:r>
      <w:r w:rsidR="00DE77FC">
        <w:t>damped</w:t>
      </w:r>
      <w:r>
        <w:t xml:space="preserve"> oscillator</w:t>
      </w:r>
      <w:r w:rsidR="003D3930">
        <w:t>.</w:t>
      </w:r>
      <w:r>
        <w:t xml:space="preserve">  </w:t>
      </w:r>
      <w:r w:rsidR="007A4134">
        <w:t xml:space="preserve">Explain.  </w:t>
      </w:r>
    </w:p>
    <w:p w14:paraId="3EB223A4" w14:textId="77777777" w:rsidR="00CF1183" w:rsidRDefault="00CF1183" w:rsidP="00A15655"/>
    <w:p w14:paraId="530E2910" w14:textId="77777777" w:rsidR="00CF1183" w:rsidRDefault="00CF1183" w:rsidP="00A15655"/>
    <w:p w14:paraId="614A2686" w14:textId="77777777" w:rsidR="00CF1183" w:rsidRDefault="00CF1183" w:rsidP="00A15655"/>
    <w:p w14:paraId="74B4C91B" w14:textId="77777777" w:rsidR="00026FBF" w:rsidRDefault="00026FBF" w:rsidP="00A15655"/>
    <w:p w14:paraId="5693F643" w14:textId="77777777" w:rsidR="00026FBF" w:rsidRDefault="00026FBF" w:rsidP="00A15655"/>
    <w:p w14:paraId="055B4016" w14:textId="77777777" w:rsidR="00CF1183" w:rsidRDefault="00CF1183" w:rsidP="00532A13">
      <w:pPr>
        <w:pStyle w:val="text4"/>
      </w:pPr>
      <w:r>
        <w:t xml:space="preserve">On the graph </w:t>
      </w:r>
      <w:r w:rsidR="000561DE">
        <w:t xml:space="preserve">on the preceding </w:t>
      </w:r>
      <w:r>
        <w:t xml:space="preserve">page, </w:t>
      </w:r>
      <w:r w:rsidR="006D3509">
        <w:t xml:space="preserve">illustrate your prediction by </w:t>
      </w:r>
      <w:r>
        <w:t>sketch</w:t>
      </w:r>
      <w:r w:rsidR="006D3509">
        <w:t>ing</w:t>
      </w:r>
      <w:r>
        <w:t xml:space="preserve"> a qualitatively correct </w:t>
      </w:r>
      <w:r>
        <w:rPr>
          <w:i/>
        </w:rPr>
        <w:t>x</w:t>
      </w:r>
      <w:r>
        <w:t xml:space="preserve"> vs. </w:t>
      </w:r>
      <w:r>
        <w:rPr>
          <w:i/>
        </w:rPr>
        <w:t>t</w:t>
      </w:r>
      <w:r>
        <w:t xml:space="preserve"> graph for the </w:t>
      </w:r>
      <w:r w:rsidR="000561DE">
        <w:t xml:space="preserve">ideal (frictionless) </w:t>
      </w:r>
      <w:r w:rsidR="00C03323">
        <w:t xml:space="preserve">harmonic </w:t>
      </w:r>
      <w:r>
        <w:t>oscillator</w:t>
      </w:r>
      <w:r w:rsidR="006D3509">
        <w:t xml:space="preserve">.  Assume that </w:t>
      </w:r>
      <w:r w:rsidR="00AE7655">
        <w:t xml:space="preserve">the initial conditions of the motion are </w:t>
      </w:r>
      <w:r w:rsidR="00C03323">
        <w:t>the same as before</w:t>
      </w:r>
      <w:r w:rsidR="00AE7655">
        <w:t xml:space="preserve"> </w:t>
      </w:r>
      <w:r w:rsidR="006D3509">
        <w:t>(</w:t>
      </w:r>
      <w:r w:rsidR="006D3509" w:rsidRPr="006D3509">
        <w:rPr>
          <w:i/>
        </w:rPr>
        <w:t>i.e.,</w:t>
      </w:r>
      <w:r w:rsidR="006D3509">
        <w:t xml:space="preserve"> </w:t>
      </w:r>
      <w:r w:rsidR="00AE7655">
        <w:t xml:space="preserve">the oscillator is released </w:t>
      </w:r>
      <w:r w:rsidRPr="006D3509">
        <w:rPr>
          <w:iCs/>
        </w:rPr>
        <w:t>from rest</w:t>
      </w:r>
      <w:r w:rsidRPr="006D3509">
        <w:t xml:space="preserve"> </w:t>
      </w:r>
      <w:r>
        <w:t xml:space="preserve">at </w:t>
      </w:r>
      <w:r w:rsidR="000561DE" w:rsidRPr="003D57B1">
        <w:rPr>
          <w:i/>
          <w:iCs/>
        </w:rPr>
        <w:t>x</w:t>
      </w:r>
      <w:r w:rsidR="003D57B1">
        <w:rPr>
          <w:iCs/>
        </w:rPr>
        <w:t> </w:t>
      </w:r>
      <w:r w:rsidR="000561DE">
        <w:rPr>
          <w:iCs/>
        </w:rPr>
        <w:t>=</w:t>
      </w:r>
      <w:r w:rsidR="003D57B1">
        <w:rPr>
          <w:iCs/>
        </w:rPr>
        <w:t> </w:t>
      </w:r>
      <w:r w:rsidR="000561DE">
        <w:rPr>
          <w:iCs/>
        </w:rPr>
        <w:t xml:space="preserve">1.0 m </w:t>
      </w:r>
      <w:r w:rsidR="00EC36A0">
        <w:rPr>
          <w:iCs/>
        </w:rPr>
        <w:t xml:space="preserve">at </w:t>
      </w:r>
      <w:r w:rsidR="006D3509" w:rsidRPr="006D3509">
        <w:rPr>
          <w:i/>
          <w:iCs/>
        </w:rPr>
        <w:t>t</w:t>
      </w:r>
      <w:r w:rsidR="006D3509">
        <w:rPr>
          <w:iCs/>
        </w:rPr>
        <w:t> = </w:t>
      </w:r>
      <w:r w:rsidR="00734A81">
        <w:rPr>
          <w:iCs/>
        </w:rPr>
        <w:t>0).</w:t>
      </w:r>
    </w:p>
    <w:p w14:paraId="18B63402" w14:textId="77777777" w:rsidR="00026FBF" w:rsidRDefault="00026FBF">
      <w:pPr>
        <w:tabs>
          <w:tab w:val="left" w:pos="4680"/>
        </w:tabs>
        <w:spacing w:line="240" w:lineRule="exact"/>
        <w:ind w:left="720" w:hanging="360"/>
      </w:pPr>
    </w:p>
    <w:p w14:paraId="20F5E40E" w14:textId="77777777" w:rsidR="00D03768" w:rsidRDefault="006E79BE" w:rsidP="00ED6D71">
      <w:pPr>
        <w:pStyle w:val="Heading3"/>
      </w:pPr>
      <w:r>
        <w:t>Summarize your results thus far</w:t>
      </w:r>
      <w:proofErr w:type="gramStart"/>
      <w:r>
        <w:t xml:space="preserve">:   </w:t>
      </w:r>
      <w:r w:rsidR="00EE69CB">
        <w:t>If</w:t>
      </w:r>
      <w:proofErr w:type="gramEnd"/>
      <w:r w:rsidR="00EE69CB">
        <w:t xml:space="preserve"> an ideal (frictionless) harmonic oscillator is subjected to a retarding force proportional to its speed, h</w:t>
      </w:r>
      <w:r w:rsidR="00ED6D71">
        <w:t xml:space="preserve">ow </w:t>
      </w:r>
      <w:r w:rsidR="00EE69CB">
        <w:t xml:space="preserve">is the frequency of the oscillator affected?  Explain.  </w:t>
      </w:r>
    </w:p>
    <w:p w14:paraId="143AB0D3" w14:textId="77777777" w:rsidR="00851D20" w:rsidRDefault="00851D20" w:rsidP="00851D20">
      <w:pPr>
        <w:tabs>
          <w:tab w:val="left" w:pos="4680"/>
        </w:tabs>
        <w:spacing w:line="240" w:lineRule="exact"/>
        <w:ind w:left="720" w:hanging="360"/>
      </w:pPr>
    </w:p>
    <w:p w14:paraId="1586B037" w14:textId="77777777" w:rsidR="006E79BE" w:rsidRDefault="006E79BE" w:rsidP="00AE61D3">
      <w:pPr>
        <w:tabs>
          <w:tab w:val="left" w:pos="4680"/>
        </w:tabs>
        <w:spacing w:line="240" w:lineRule="exact"/>
        <w:ind w:left="720" w:hanging="360"/>
      </w:pPr>
      <w:bookmarkStart w:id="0" w:name="_GoBack"/>
      <w:bookmarkEnd w:id="0"/>
    </w:p>
    <w:p w14:paraId="6B22DA69" w14:textId="77777777" w:rsidR="00851D20" w:rsidRDefault="00851D20" w:rsidP="00AE61D3">
      <w:pPr>
        <w:tabs>
          <w:tab w:val="left" w:pos="4680"/>
        </w:tabs>
        <w:spacing w:line="240" w:lineRule="exact"/>
        <w:ind w:left="720" w:hanging="360"/>
      </w:pPr>
    </w:p>
    <w:p w14:paraId="3321E355" w14:textId="77777777" w:rsidR="006E79BE" w:rsidRDefault="006E79BE" w:rsidP="00AE61D3">
      <w:pPr>
        <w:tabs>
          <w:tab w:val="left" w:pos="4680"/>
        </w:tabs>
        <w:spacing w:line="240" w:lineRule="exact"/>
        <w:ind w:left="720" w:hanging="360"/>
      </w:pPr>
    </w:p>
    <w:p w14:paraId="361B1104" w14:textId="77777777" w:rsidR="006E79BE" w:rsidRDefault="00851D20" w:rsidP="00851D20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</w:t>
      </w:r>
      <w:proofErr w:type="gramStart"/>
      <w:r>
        <w:t>your</w:t>
      </w:r>
      <w:proofErr w:type="gramEnd"/>
      <w:r>
        <w:t xml:space="preserve"> reasoning with an instructor.  </w:t>
      </w:r>
    </w:p>
    <w:p w14:paraId="476897D3" w14:textId="77777777" w:rsidR="006E79BE" w:rsidRDefault="006E79BE" w:rsidP="00AE61D3">
      <w:pPr>
        <w:tabs>
          <w:tab w:val="left" w:pos="4680"/>
        </w:tabs>
        <w:spacing w:line="240" w:lineRule="exact"/>
        <w:ind w:left="720" w:hanging="360"/>
      </w:pPr>
    </w:p>
    <w:p w14:paraId="12955D89" w14:textId="77777777" w:rsidR="00CF1183" w:rsidRDefault="00CF1183">
      <w:pPr>
        <w:pStyle w:val="Heading2"/>
        <w:ind w:left="446" w:hanging="446"/>
      </w:pPr>
      <w:r>
        <w:rPr>
          <w:noProof/>
        </w:rPr>
        <w:t>Velocity versus time</w:t>
      </w:r>
      <w:r>
        <w:t xml:space="preserve"> </w:t>
      </w:r>
    </w:p>
    <w:p w14:paraId="0732091F" w14:textId="77777777" w:rsidR="00CF1183" w:rsidRDefault="00E91CBA">
      <w:pPr>
        <w:pStyle w:val="text2"/>
      </w:pPr>
      <w:r>
        <w:rPr>
          <w:noProof/>
        </w:rPr>
        <w:pict w14:anchorId="51EB9C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8" type="#_x0000_t75" style="position:absolute;margin-left:156.9pt;margin-top:28.25pt;width:308.5pt;height:151.2pt;z-index:251656704" fillcolor="window">
            <v:imagedata r:id="rId9" o:title=""/>
            <v:textbox style="mso-next-textbox:#_x0000_s1048"/>
            <w10:wrap type="square"/>
          </v:shape>
          <o:OLEObject Type="Embed" ProgID="Word.Picture.8" ShapeID="_x0000_s1048" DrawAspect="Content" ObjectID="_1294234738" r:id="rId10"/>
        </w:pict>
      </w:r>
      <w:r w:rsidR="005F0204">
        <w:t>Consider now</w:t>
      </w:r>
      <w:r w:rsidR="00CF1183">
        <w:t xml:space="preserve"> another </w:t>
      </w:r>
      <w:proofErr w:type="spellStart"/>
      <w:r w:rsidR="00CF1183">
        <w:t>underdamped</w:t>
      </w:r>
      <w:proofErr w:type="spellEnd"/>
      <w:r w:rsidR="00CF1183">
        <w:t xml:space="preserve"> harmonic oscillator with a period of 0.4 s.  </w:t>
      </w:r>
      <w:r w:rsidR="007F3D67">
        <w:t xml:space="preserve">At </w:t>
      </w:r>
      <w:r w:rsidR="007F3D67" w:rsidRPr="007F3D67">
        <w:rPr>
          <w:i/>
        </w:rPr>
        <w:t>t</w:t>
      </w:r>
      <w:r w:rsidR="007F3D67">
        <w:t xml:space="preserve"> = 0 t</w:t>
      </w:r>
      <w:r w:rsidR="00CF1183">
        <w:t>he oscillator is released from rest</w:t>
      </w:r>
      <w:r w:rsidR="009C6ADD">
        <w:t xml:space="preserve"> at</w:t>
      </w:r>
      <w:r w:rsidR="00CF1183">
        <w:t xml:space="preserve"> </w:t>
      </w:r>
      <w:r w:rsidR="00CF1183">
        <w:rPr>
          <w:i/>
        </w:rPr>
        <w:t>x</w:t>
      </w:r>
      <w:r w:rsidR="006944BC">
        <w:t xml:space="preserve"> = </w:t>
      </w:r>
      <w:r w:rsidR="00712B59">
        <w:t>0.</w:t>
      </w:r>
      <w:r w:rsidR="00433E6E">
        <w:t>2</w:t>
      </w:r>
      <w:r w:rsidR="00CF1183">
        <w:t xml:space="preserve"> m.</w:t>
      </w:r>
    </w:p>
    <w:p w14:paraId="25948E28" w14:textId="77777777" w:rsidR="00CF1183" w:rsidRDefault="00E91CBA" w:rsidP="00DA4BB7">
      <w:pPr>
        <w:pStyle w:val="Heading3"/>
      </w:pPr>
      <w:r>
        <w:t xml:space="preserve">In the space </w:t>
      </w:r>
      <w:r w:rsidR="00CF1183">
        <w:t xml:space="preserve">at right, sketch a position </w:t>
      </w:r>
      <w:r w:rsidR="00CF1183" w:rsidRPr="00CF3DDE">
        <w:rPr>
          <w:i/>
        </w:rPr>
        <w:t>vs.</w:t>
      </w:r>
      <w:r w:rsidR="00CF1183">
        <w:t xml:space="preserve"> </w:t>
      </w:r>
      <w:r w:rsidR="00CF1183">
        <w:rPr>
          <w:iCs/>
        </w:rPr>
        <w:t>time</w:t>
      </w:r>
      <w:r w:rsidR="00CF1183">
        <w:t xml:space="preserve"> graph for the oscillator.</w:t>
      </w:r>
      <w:r w:rsidR="00DA4BB7">
        <w:t xml:space="preserve">  (Note that each grid corresponds to 0.</w:t>
      </w:r>
      <w:r w:rsidR="00433E6E">
        <w:t>1</w:t>
      </w:r>
      <w:r w:rsidR="00DA4BB7">
        <w:t> m o</w:t>
      </w:r>
      <w:r w:rsidR="00500052">
        <w:t xml:space="preserve">f distance and 0.1 s of time.) </w:t>
      </w:r>
    </w:p>
    <w:p w14:paraId="4F1E483B" w14:textId="77777777" w:rsidR="00CF1183" w:rsidRDefault="00CF1183"/>
    <w:p w14:paraId="57C5E602" w14:textId="77777777" w:rsidR="00991CCE" w:rsidRDefault="00991CCE"/>
    <w:p w14:paraId="5E15CE1D" w14:textId="77777777" w:rsidR="00991CCE" w:rsidRDefault="00991CCE"/>
    <w:p w14:paraId="05912440" w14:textId="77777777" w:rsidR="00991CCE" w:rsidRDefault="00991CCE"/>
    <w:p w14:paraId="2C286C70" w14:textId="77777777" w:rsidR="00991CCE" w:rsidRDefault="00991CCE"/>
    <w:p w14:paraId="25D4DF94" w14:textId="77777777" w:rsidR="00991CCE" w:rsidRDefault="00991CCE">
      <w:r>
        <w:rPr>
          <w:noProof/>
        </w:rPr>
        <w:pict w14:anchorId="56E6892A">
          <v:shape id="_x0000_s1073" type="#_x0000_t75" style="position:absolute;margin-left:156.85pt;margin-top:8.35pt;width:308.5pt;height:151.2pt;z-index:251657728" fillcolor="window">
            <v:imagedata r:id="rId11" o:title=""/>
            <v:textbox style="mso-next-textbox:#_x0000_s1073"/>
            <w10:wrap type="square"/>
          </v:shape>
          <o:OLEObject Type="Embed" ProgID="Word.Picture.8" ShapeID="_x0000_s1073" DrawAspect="Content" ObjectID="_1294234739" r:id="rId12"/>
        </w:pict>
      </w:r>
    </w:p>
    <w:p w14:paraId="7291F0E7" w14:textId="77777777" w:rsidR="00991CCE" w:rsidRDefault="00991CCE"/>
    <w:p w14:paraId="63D3BA56" w14:textId="77777777" w:rsidR="00CF1183" w:rsidRDefault="00CF1183">
      <w:pPr>
        <w:pStyle w:val="Heading3"/>
      </w:pPr>
      <w:r>
        <w:t xml:space="preserve">On the next set of axes, carefully sketch a qualitatively correct graph of velocity </w:t>
      </w:r>
      <w:r w:rsidRPr="00CF3DDE">
        <w:rPr>
          <w:i/>
        </w:rPr>
        <w:t>vs.</w:t>
      </w:r>
      <w:r>
        <w:t xml:space="preserve"> time for the oscillator.  </w:t>
      </w:r>
    </w:p>
    <w:p w14:paraId="4CA06F26" w14:textId="77777777" w:rsidR="00CF1183" w:rsidRDefault="00CF1183"/>
    <w:p w14:paraId="41D4F2F3" w14:textId="77777777" w:rsidR="00CF1183" w:rsidRDefault="001A7AF4" w:rsidP="00991CCE">
      <w:pPr>
        <w:pStyle w:val="Heading3"/>
        <w:pageBreakBefore/>
        <w:rPr>
          <w:noProof/>
        </w:rPr>
      </w:pPr>
      <w:r>
        <w:rPr>
          <w:noProof/>
        </w:rPr>
        <w:lastRenderedPageBreak/>
        <w:t xml:space="preserve">Consider the instant (call it </w:t>
      </w:r>
      <w:r w:rsidR="00CF1183">
        <w:rPr>
          <w:i/>
        </w:rPr>
        <w:t>t</w:t>
      </w:r>
      <w:r w:rsidR="00CF1183">
        <w:rPr>
          <w:i/>
          <w:vertAlign w:val="subscript"/>
        </w:rPr>
        <w:t>o</w:t>
      </w:r>
      <w:r>
        <w:rPr>
          <w:noProof/>
        </w:rPr>
        <w:t xml:space="preserve">) </w:t>
      </w:r>
      <w:r w:rsidR="00CF1183">
        <w:rPr>
          <w:noProof/>
        </w:rPr>
        <w:t xml:space="preserve">at which the oscillator first passes through </w:t>
      </w:r>
      <w:r w:rsidR="00CF1183">
        <w:rPr>
          <w:i/>
          <w:iCs/>
          <w:noProof/>
        </w:rPr>
        <w:t>x</w:t>
      </w:r>
      <w:r w:rsidR="00CF1183">
        <w:rPr>
          <w:noProof/>
        </w:rPr>
        <w:t xml:space="preserve"> = 0.  </w:t>
      </w:r>
      <w:r w:rsidR="005B23FD">
        <w:rPr>
          <w:noProof/>
        </w:rPr>
        <w:t>Identify this instant on both graphs on the preceding page.</w:t>
      </w:r>
    </w:p>
    <w:p w14:paraId="21792E91" w14:textId="77777777" w:rsidR="00CF1183" w:rsidRDefault="00CF1183">
      <w:pPr>
        <w:pStyle w:val="text4"/>
      </w:pPr>
    </w:p>
    <w:p w14:paraId="40FC45CB" w14:textId="77777777" w:rsidR="00CF1183" w:rsidRDefault="00CF1183">
      <w:pPr>
        <w:pStyle w:val="text4"/>
      </w:pPr>
    </w:p>
    <w:p w14:paraId="290E63C6" w14:textId="77777777" w:rsidR="00476531" w:rsidRDefault="00CF1183" w:rsidP="00B90184">
      <w:pPr>
        <w:pStyle w:val="Heading4"/>
      </w:pPr>
      <w:r>
        <w:t xml:space="preserve">Is the net force exerted on the oscillator equal to </w:t>
      </w:r>
      <w:r>
        <w:rPr>
          <w:i/>
          <w:iCs/>
        </w:rPr>
        <w:t>zero</w:t>
      </w:r>
      <w:r>
        <w:t xml:space="preserve"> when it passes through </w:t>
      </w:r>
      <w:r>
        <w:rPr>
          <w:i/>
        </w:rPr>
        <w:t>x</w:t>
      </w:r>
      <w:r>
        <w:t xml:space="preserve"> = 0?  If not, is the net force in the </w:t>
      </w:r>
      <w:r>
        <w:rPr>
          <w:i/>
          <w:iCs/>
        </w:rPr>
        <w:t>same direction</w:t>
      </w:r>
      <w:r>
        <w:t xml:space="preserve"> or in the </w:t>
      </w:r>
      <w:r>
        <w:rPr>
          <w:i/>
          <w:iCs/>
        </w:rPr>
        <w:t>opposite direction</w:t>
      </w:r>
      <w:r>
        <w:t xml:space="preserve"> as the velocity?  Explain.</w:t>
      </w:r>
      <w:r w:rsidR="00B90184">
        <w:t xml:space="preserve">  </w:t>
      </w:r>
    </w:p>
    <w:p w14:paraId="28167368" w14:textId="77777777" w:rsidR="00CF1183" w:rsidRDefault="00B90184" w:rsidP="00476531">
      <w:pPr>
        <w:pStyle w:val="text4"/>
      </w:pPr>
      <w:r>
        <w:t>(</w:t>
      </w:r>
      <w:r w:rsidRPr="00B90184">
        <w:rPr>
          <w:i/>
        </w:rPr>
        <w:t>Hint:</w:t>
      </w:r>
      <w:r>
        <w:t xml:space="preserve">  Draw a free-body diagram for the oscillator for the instant when it passes through </w:t>
      </w:r>
      <w:r w:rsidRPr="00B90184">
        <w:rPr>
          <w:i/>
        </w:rPr>
        <w:t>x</w:t>
      </w:r>
      <w:r>
        <w:t xml:space="preserve"> = 0.)</w:t>
      </w:r>
    </w:p>
    <w:p w14:paraId="00561368" w14:textId="77777777" w:rsidR="00CF1183" w:rsidRDefault="00CF1183"/>
    <w:p w14:paraId="01334039" w14:textId="77777777" w:rsidR="00CF1183" w:rsidRDefault="00CF1183"/>
    <w:p w14:paraId="26336A1B" w14:textId="77777777" w:rsidR="00CF1183" w:rsidRDefault="00CF1183"/>
    <w:p w14:paraId="1D7A53C8" w14:textId="77777777" w:rsidR="00CF1183" w:rsidRDefault="00CF1183"/>
    <w:p w14:paraId="78ECE0C4" w14:textId="77777777" w:rsidR="00CF1183" w:rsidRDefault="00CF1183"/>
    <w:p w14:paraId="3277B97D" w14:textId="77777777" w:rsidR="00CF1183" w:rsidRDefault="00CF1183"/>
    <w:p w14:paraId="3613B4AC" w14:textId="77777777" w:rsidR="00D0028A" w:rsidRDefault="00CF1183">
      <w:pPr>
        <w:pStyle w:val="Heading4"/>
      </w:pPr>
      <w:r>
        <w:rPr>
          <w:noProof/>
        </w:rPr>
        <w:t xml:space="preserve">On the </w:t>
      </w:r>
      <w:r w:rsidR="00D0028A">
        <w:rPr>
          <w:noProof/>
        </w:rPr>
        <w:t>basis of your answer in part 1:</w:t>
      </w:r>
    </w:p>
    <w:p w14:paraId="2D06F02B" w14:textId="77777777" w:rsidR="00D0028A" w:rsidRDefault="00D0028A" w:rsidP="00D0028A">
      <w:pPr>
        <w:pStyle w:val="bullet3"/>
      </w:pPr>
      <w:r>
        <w:rPr>
          <w:noProof/>
        </w:rPr>
        <w:sym w:font="Symbol" w:char="F0B7"/>
      </w:r>
      <w:r w:rsidR="00AB32D9">
        <w:rPr>
          <w:noProof/>
        </w:rPr>
        <w:tab/>
        <w:t xml:space="preserve">At </w:t>
      </w:r>
      <w:r w:rsidR="00AB32D9">
        <w:rPr>
          <w:i/>
        </w:rPr>
        <w:t>t = t</w:t>
      </w:r>
      <w:r w:rsidR="00AB32D9">
        <w:rPr>
          <w:i/>
          <w:vertAlign w:val="subscript"/>
        </w:rPr>
        <w:t>o</w:t>
      </w:r>
      <w:r w:rsidR="00AB32D9" w:rsidRPr="00AB32D9">
        <w:rPr>
          <w:i/>
          <w:noProof/>
        </w:rPr>
        <w:t>,</w:t>
      </w:r>
      <w:r w:rsidR="00AB32D9">
        <w:rPr>
          <w:noProof/>
        </w:rPr>
        <w:t xml:space="preserve"> is</w:t>
      </w:r>
      <w:r>
        <w:rPr>
          <w:noProof/>
        </w:rPr>
        <w:t xml:space="preserve"> the oscillator moving with </w:t>
      </w:r>
      <w:r w:rsidRPr="00AA58BD">
        <w:rPr>
          <w:i/>
          <w:noProof/>
        </w:rPr>
        <w:t xml:space="preserve">increasing speed, decreasing speed, </w:t>
      </w:r>
      <w:r>
        <w:rPr>
          <w:noProof/>
        </w:rPr>
        <w:t xml:space="preserve">or </w:t>
      </w:r>
      <w:r w:rsidR="00AB32D9">
        <w:rPr>
          <w:i/>
          <w:noProof/>
        </w:rPr>
        <w:t>neither</w:t>
      </w:r>
      <w:r>
        <w:rPr>
          <w:i/>
        </w:rPr>
        <w:t>?</w:t>
      </w:r>
      <w:r>
        <w:t xml:space="preserve">  Explain. </w:t>
      </w:r>
    </w:p>
    <w:p w14:paraId="7E38789C" w14:textId="77777777" w:rsidR="00D0028A" w:rsidRDefault="00D0028A" w:rsidP="00D0028A">
      <w:pPr>
        <w:jc w:val="center"/>
      </w:pPr>
    </w:p>
    <w:p w14:paraId="5777F474" w14:textId="77777777" w:rsidR="00D0028A" w:rsidRDefault="00D0028A" w:rsidP="00D0028A"/>
    <w:p w14:paraId="2FE9E2AE" w14:textId="77777777" w:rsidR="00C07743" w:rsidRDefault="00C07743" w:rsidP="00D0028A"/>
    <w:p w14:paraId="3AA9ED33" w14:textId="77777777" w:rsidR="00C07743" w:rsidRDefault="00C07743" w:rsidP="00D0028A"/>
    <w:p w14:paraId="23FD9C04" w14:textId="77777777" w:rsidR="00C07743" w:rsidRDefault="00C07743" w:rsidP="00D0028A"/>
    <w:p w14:paraId="5356FACD" w14:textId="77777777" w:rsidR="00C07743" w:rsidRDefault="00C07743" w:rsidP="00D0028A"/>
    <w:p w14:paraId="4AE070E6" w14:textId="77777777" w:rsidR="00D0028A" w:rsidRDefault="00D0028A" w:rsidP="00D0028A">
      <w:pPr>
        <w:pStyle w:val="bullet3"/>
      </w:pPr>
      <w:r>
        <w:rPr>
          <w:noProof/>
        </w:rPr>
        <w:sym w:font="Symbol" w:char="F0B7"/>
      </w:r>
      <w:r>
        <w:rPr>
          <w:noProof/>
        </w:rPr>
        <w:tab/>
        <w:t>Does</w:t>
      </w:r>
      <w:r>
        <w:t xml:space="preserve"> the oscillator first reach a maximum speed </w:t>
      </w:r>
      <w:r>
        <w:rPr>
          <w:i/>
        </w:rPr>
        <w:t>at t = t</w:t>
      </w:r>
      <w:r>
        <w:rPr>
          <w:i/>
          <w:vertAlign w:val="subscript"/>
        </w:rPr>
        <w:t>o</w:t>
      </w:r>
      <w:r>
        <w:rPr>
          <w:i/>
        </w:rPr>
        <w:t>, after t = t</w:t>
      </w:r>
      <w:r>
        <w:rPr>
          <w:i/>
          <w:vertAlign w:val="subscript"/>
        </w:rPr>
        <w:t>o</w:t>
      </w:r>
      <w:r>
        <w:rPr>
          <w:i/>
        </w:rPr>
        <w:t>,</w:t>
      </w:r>
      <w:r>
        <w:t xml:space="preserve"> or </w:t>
      </w:r>
      <w:r>
        <w:rPr>
          <w:i/>
        </w:rPr>
        <w:t>before t = </w:t>
      </w:r>
      <w:proofErr w:type="gramStart"/>
      <w:r>
        <w:rPr>
          <w:i/>
        </w:rPr>
        <w:t>t</w:t>
      </w:r>
      <w:r>
        <w:rPr>
          <w:i/>
          <w:vertAlign w:val="subscript"/>
        </w:rPr>
        <w:t>o</w:t>
      </w:r>
      <w:proofErr w:type="gramEnd"/>
      <w:r>
        <w:rPr>
          <w:i/>
        </w:rPr>
        <w:t>?</w:t>
      </w:r>
      <w:r>
        <w:t xml:space="preserve">  Explain. </w:t>
      </w:r>
    </w:p>
    <w:p w14:paraId="1F580D03" w14:textId="77777777" w:rsidR="00D0028A" w:rsidRDefault="00D0028A" w:rsidP="00D0028A">
      <w:pPr>
        <w:jc w:val="center"/>
      </w:pPr>
    </w:p>
    <w:p w14:paraId="0FF7DD52" w14:textId="77777777" w:rsidR="00D0028A" w:rsidRDefault="00D0028A" w:rsidP="00D0028A"/>
    <w:p w14:paraId="32F2533B" w14:textId="77777777" w:rsidR="00CF1183" w:rsidRDefault="00CF1183"/>
    <w:p w14:paraId="156FBA01" w14:textId="77777777" w:rsidR="00CF1183" w:rsidRDefault="00CF1183">
      <w:pPr>
        <w:pStyle w:val="Text1"/>
        <w:spacing w:after="0" w:line="240" w:lineRule="auto"/>
      </w:pPr>
    </w:p>
    <w:p w14:paraId="7A3F7B59" w14:textId="77777777" w:rsidR="006D3748" w:rsidRDefault="006D3748">
      <w:pPr>
        <w:pStyle w:val="Text1"/>
        <w:spacing w:after="0" w:line="240" w:lineRule="auto"/>
      </w:pPr>
    </w:p>
    <w:p w14:paraId="706BEE01" w14:textId="77777777" w:rsidR="00CF1183" w:rsidRDefault="00CF1183"/>
    <w:p w14:paraId="7796931F" w14:textId="77777777" w:rsidR="00CF1183" w:rsidRDefault="00CF1183">
      <w:pPr>
        <w:pStyle w:val="Heading3"/>
      </w:pPr>
      <w:r>
        <w:t>Is your vel</w:t>
      </w:r>
      <w:r w:rsidR="00271EBF">
        <w:t>ocity vs. time graph from part B</w:t>
      </w:r>
      <w:r>
        <w:t xml:space="preserve"> </w:t>
      </w:r>
      <w:r w:rsidR="003B0354">
        <w:t xml:space="preserve">(on the preceding page) </w:t>
      </w:r>
      <w:r>
        <w:t xml:space="preserve">consistent with your results in part </w:t>
      </w:r>
      <w:r w:rsidR="00271EBF">
        <w:t>C</w:t>
      </w:r>
      <w:r w:rsidR="003F1BB5">
        <w:t xml:space="preserve"> above</w:t>
      </w:r>
      <w:r>
        <w:t>?  If not, resolve the inconsistencies.</w:t>
      </w:r>
    </w:p>
    <w:p w14:paraId="669708B7" w14:textId="77777777" w:rsidR="00CF1183" w:rsidRDefault="00CF1183"/>
    <w:p w14:paraId="4B364971" w14:textId="77777777" w:rsidR="00CF1183" w:rsidRDefault="00CF1183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instructor.  </w:t>
      </w:r>
    </w:p>
    <w:sectPr w:rsidR="00CF1183" w:rsidSect="00FD0CD8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type w:val="oddPage"/>
      <w:pgSz w:w="12240" w:h="15840" w:code="1"/>
      <w:pgMar w:top="-1440" w:right="1080" w:bottom="1008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0863C9E1" w14:textId="77777777" w:rsidR="003A7D88" w:rsidRDefault="003A7D88">
      <w:r>
        <w:separator/>
      </w:r>
    </w:p>
  </w:endnote>
  <w:endnote w:type="continuationSeparator" w:id="0">
    <w:p w14:paraId="169A8AC7" w14:textId="77777777" w:rsidR="003A7D88" w:rsidRDefault="003A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92056" w14:textId="77777777" w:rsidR="00CF1183" w:rsidRDefault="00CF1183">
    <w:pPr>
      <w:pStyle w:val="Footer"/>
      <w:tabs>
        <w:tab w:val="clear" w:pos="8640"/>
        <w:tab w:val="right" w:pos="9360"/>
      </w:tabs>
    </w:pPr>
    <w:r>
      <w:t>©20</w:t>
    </w:r>
    <w:r w:rsidR="00FD0CD8">
      <w:t>13</w:t>
    </w:r>
    <w:r>
      <w:t xml:space="preserve">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6C6E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C8A2B" w14:textId="77777777" w:rsidR="00CF1183" w:rsidRDefault="00CF1183">
    <w:pPr>
      <w:pStyle w:val="Footer"/>
    </w:pPr>
    <w:r>
      <w:t>©20</w:t>
    </w:r>
    <w:r w:rsidR="00FD0CD8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6528F4CF" w14:textId="77777777" w:rsidR="003A7D88" w:rsidRDefault="003A7D88">
      <w:r>
        <w:separator/>
      </w:r>
    </w:p>
  </w:footnote>
  <w:footnote w:type="continuationSeparator" w:id="0">
    <w:p w14:paraId="36C4F5DE" w14:textId="77777777" w:rsidR="003A7D88" w:rsidRDefault="003A7D8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0733D" w14:textId="77777777" w:rsidR="00CF1183" w:rsidRDefault="00244052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  <w:r>
      <w:rPr>
        <w:bCs/>
        <w:i/>
        <w:iCs/>
        <w:sz w:val="24"/>
      </w:rPr>
      <w:t>Damped harmonic motion:  Motion graphs</w:t>
    </w:r>
  </w:p>
  <w:p w14:paraId="18B1B2DF" w14:textId="77777777" w:rsidR="00CF1183" w:rsidRDefault="00CF1183">
    <w:pPr>
      <w:pStyle w:val="Header"/>
      <w:rPr>
        <w:b w:val="0"/>
        <w:sz w:val="24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06C46" w14:textId="77777777" w:rsidR="00CF1183" w:rsidRDefault="00CF1183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14:paraId="2A3680B0" w14:textId="77777777" w:rsidR="00CF1183" w:rsidRDefault="00CF118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F6940D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A5AE92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DFC89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27EC07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EE98F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4A2F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227F6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7AF9F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0A723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2412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AAB"/>
    <w:rsid w:val="000169D4"/>
    <w:rsid w:val="00026FBF"/>
    <w:rsid w:val="000327D6"/>
    <w:rsid w:val="0004050C"/>
    <w:rsid w:val="00050EA4"/>
    <w:rsid w:val="000561DE"/>
    <w:rsid w:val="00073C21"/>
    <w:rsid w:val="000F0FE9"/>
    <w:rsid w:val="0010403A"/>
    <w:rsid w:val="001259E6"/>
    <w:rsid w:val="0013491A"/>
    <w:rsid w:val="00135CA5"/>
    <w:rsid w:val="001432F5"/>
    <w:rsid w:val="00181358"/>
    <w:rsid w:val="00185E0E"/>
    <w:rsid w:val="0019599E"/>
    <w:rsid w:val="001A7AF4"/>
    <w:rsid w:val="001C4882"/>
    <w:rsid w:val="001E6682"/>
    <w:rsid w:val="002079FF"/>
    <w:rsid w:val="00212786"/>
    <w:rsid w:val="0022219A"/>
    <w:rsid w:val="002271EB"/>
    <w:rsid w:val="00244052"/>
    <w:rsid w:val="002539F8"/>
    <w:rsid w:val="00266975"/>
    <w:rsid w:val="00271E98"/>
    <w:rsid w:val="00271EBF"/>
    <w:rsid w:val="002D29F8"/>
    <w:rsid w:val="002F4D2D"/>
    <w:rsid w:val="00303423"/>
    <w:rsid w:val="0031527A"/>
    <w:rsid w:val="0033249B"/>
    <w:rsid w:val="00355E4B"/>
    <w:rsid w:val="00360B3D"/>
    <w:rsid w:val="00364D5A"/>
    <w:rsid w:val="00372AAD"/>
    <w:rsid w:val="0039140D"/>
    <w:rsid w:val="003A7D88"/>
    <w:rsid w:val="003B0354"/>
    <w:rsid w:val="003B1783"/>
    <w:rsid w:val="003B1C6A"/>
    <w:rsid w:val="003D3930"/>
    <w:rsid w:val="003D57B1"/>
    <w:rsid w:val="003E2849"/>
    <w:rsid w:val="003E2F80"/>
    <w:rsid w:val="003F012C"/>
    <w:rsid w:val="003F1BB5"/>
    <w:rsid w:val="00414373"/>
    <w:rsid w:val="00417364"/>
    <w:rsid w:val="00425A01"/>
    <w:rsid w:val="00433E6E"/>
    <w:rsid w:val="00436161"/>
    <w:rsid w:val="0044660B"/>
    <w:rsid w:val="00461FD5"/>
    <w:rsid w:val="00463D63"/>
    <w:rsid w:val="00476531"/>
    <w:rsid w:val="00490D1B"/>
    <w:rsid w:val="00491230"/>
    <w:rsid w:val="0049263A"/>
    <w:rsid w:val="004D2C5A"/>
    <w:rsid w:val="004D6971"/>
    <w:rsid w:val="004E7BD0"/>
    <w:rsid w:val="004F6703"/>
    <w:rsid w:val="00500052"/>
    <w:rsid w:val="00502FAE"/>
    <w:rsid w:val="00504B15"/>
    <w:rsid w:val="0051140B"/>
    <w:rsid w:val="00512E77"/>
    <w:rsid w:val="00516895"/>
    <w:rsid w:val="00532A13"/>
    <w:rsid w:val="0053758F"/>
    <w:rsid w:val="00550143"/>
    <w:rsid w:val="005514C5"/>
    <w:rsid w:val="00554B0C"/>
    <w:rsid w:val="005807D6"/>
    <w:rsid w:val="005A2BDD"/>
    <w:rsid w:val="005B1B80"/>
    <w:rsid w:val="005B23FD"/>
    <w:rsid w:val="005B6ED4"/>
    <w:rsid w:val="005C3789"/>
    <w:rsid w:val="005C7763"/>
    <w:rsid w:val="005E35E6"/>
    <w:rsid w:val="005F0204"/>
    <w:rsid w:val="0062559C"/>
    <w:rsid w:val="00626EAE"/>
    <w:rsid w:val="00631288"/>
    <w:rsid w:val="00655873"/>
    <w:rsid w:val="00686F55"/>
    <w:rsid w:val="006944BC"/>
    <w:rsid w:val="006974B6"/>
    <w:rsid w:val="00697D95"/>
    <w:rsid w:val="006B25BB"/>
    <w:rsid w:val="006D3509"/>
    <w:rsid w:val="006D3748"/>
    <w:rsid w:val="006D6094"/>
    <w:rsid w:val="006D6C6E"/>
    <w:rsid w:val="006E5C41"/>
    <w:rsid w:val="006E79BE"/>
    <w:rsid w:val="006E7D42"/>
    <w:rsid w:val="006F67FF"/>
    <w:rsid w:val="00704BB6"/>
    <w:rsid w:val="00712B59"/>
    <w:rsid w:val="0072032D"/>
    <w:rsid w:val="00733E12"/>
    <w:rsid w:val="00734A81"/>
    <w:rsid w:val="00747FC7"/>
    <w:rsid w:val="007935EF"/>
    <w:rsid w:val="00795EE3"/>
    <w:rsid w:val="007A4134"/>
    <w:rsid w:val="007C0D7F"/>
    <w:rsid w:val="007F3D67"/>
    <w:rsid w:val="008140AB"/>
    <w:rsid w:val="00823E7C"/>
    <w:rsid w:val="00831094"/>
    <w:rsid w:val="00851D20"/>
    <w:rsid w:val="0087789A"/>
    <w:rsid w:val="00894458"/>
    <w:rsid w:val="008C0120"/>
    <w:rsid w:val="008C31E5"/>
    <w:rsid w:val="008E2615"/>
    <w:rsid w:val="008E3268"/>
    <w:rsid w:val="008E51F3"/>
    <w:rsid w:val="00910E0F"/>
    <w:rsid w:val="00930B8D"/>
    <w:rsid w:val="00991CCE"/>
    <w:rsid w:val="009B383E"/>
    <w:rsid w:val="009C6ADD"/>
    <w:rsid w:val="009E35EC"/>
    <w:rsid w:val="009E69CA"/>
    <w:rsid w:val="009F4B37"/>
    <w:rsid w:val="00A15655"/>
    <w:rsid w:val="00A15A3F"/>
    <w:rsid w:val="00A3113F"/>
    <w:rsid w:val="00A41FA0"/>
    <w:rsid w:val="00A42741"/>
    <w:rsid w:val="00A52002"/>
    <w:rsid w:val="00A81E2B"/>
    <w:rsid w:val="00AA58BD"/>
    <w:rsid w:val="00AB32D9"/>
    <w:rsid w:val="00AE34E9"/>
    <w:rsid w:val="00AE61D3"/>
    <w:rsid w:val="00AE7655"/>
    <w:rsid w:val="00AF07FA"/>
    <w:rsid w:val="00B90184"/>
    <w:rsid w:val="00B94A0F"/>
    <w:rsid w:val="00BB5F92"/>
    <w:rsid w:val="00BB6DF3"/>
    <w:rsid w:val="00BB7C42"/>
    <w:rsid w:val="00BC1983"/>
    <w:rsid w:val="00BC3334"/>
    <w:rsid w:val="00BE37A4"/>
    <w:rsid w:val="00C015D3"/>
    <w:rsid w:val="00C03323"/>
    <w:rsid w:val="00C07743"/>
    <w:rsid w:val="00C13C16"/>
    <w:rsid w:val="00C23C73"/>
    <w:rsid w:val="00C555D8"/>
    <w:rsid w:val="00C56E46"/>
    <w:rsid w:val="00C65384"/>
    <w:rsid w:val="00C666A2"/>
    <w:rsid w:val="00C70C78"/>
    <w:rsid w:val="00CB59F0"/>
    <w:rsid w:val="00CE402B"/>
    <w:rsid w:val="00CE748E"/>
    <w:rsid w:val="00CF1183"/>
    <w:rsid w:val="00CF3DDE"/>
    <w:rsid w:val="00D0028A"/>
    <w:rsid w:val="00D03768"/>
    <w:rsid w:val="00D05EB1"/>
    <w:rsid w:val="00D07A86"/>
    <w:rsid w:val="00D26C05"/>
    <w:rsid w:val="00D31212"/>
    <w:rsid w:val="00D34E2C"/>
    <w:rsid w:val="00D56D6F"/>
    <w:rsid w:val="00DA4BB7"/>
    <w:rsid w:val="00DA6864"/>
    <w:rsid w:val="00DB30FF"/>
    <w:rsid w:val="00DB7A77"/>
    <w:rsid w:val="00DC620B"/>
    <w:rsid w:val="00DD3702"/>
    <w:rsid w:val="00DE4DD5"/>
    <w:rsid w:val="00DE77FC"/>
    <w:rsid w:val="00E10AE4"/>
    <w:rsid w:val="00E1349F"/>
    <w:rsid w:val="00E243F9"/>
    <w:rsid w:val="00E24F05"/>
    <w:rsid w:val="00E4773B"/>
    <w:rsid w:val="00E65C75"/>
    <w:rsid w:val="00E91CBA"/>
    <w:rsid w:val="00EA52B5"/>
    <w:rsid w:val="00EC36A0"/>
    <w:rsid w:val="00ED6D71"/>
    <w:rsid w:val="00EE3519"/>
    <w:rsid w:val="00EE5977"/>
    <w:rsid w:val="00EE69CB"/>
    <w:rsid w:val="00EF09A2"/>
    <w:rsid w:val="00F24457"/>
    <w:rsid w:val="00F32B3C"/>
    <w:rsid w:val="00F4110B"/>
    <w:rsid w:val="00F61BEF"/>
    <w:rsid w:val="00F80B1A"/>
    <w:rsid w:val="00F87687"/>
    <w:rsid w:val="00F9147E"/>
    <w:rsid w:val="00FD0CD8"/>
    <w:rsid w:val="00FD4AAB"/>
    <w:rsid w:val="00FD6A9D"/>
    <w:rsid w:val="00FE0984"/>
    <w:rsid w:val="00FF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DCC81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rPr>
      <w:color w:val="FF0000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color w:val="auto"/>
    </w:r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rPr>
      <w:color w:val="FF0000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color w:val="auto"/>
    </w:r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oleObject" Target="embeddings/oleObject2.bin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header" Target="header2.xml"/><Relationship Id="rId16" Type="http://schemas.openxmlformats.org/officeDocument/2006/relationships/footer" Target="footer2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2</TotalTime>
  <Pages>3</Pages>
  <Words>538</Words>
  <Characters>3072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DAMPED HARMONIC MOTION:  MOTION GRAPHS</vt:lpstr>
    </vt:vector>
  </TitlesOfParts>
  <Company> 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DAMPED HARMONIC MOTION:  MOTION GRAPHS</dc:title>
  <dc:subject/>
  <dc:creator>Bradley S Ambrose</dc:creator>
  <cp:keywords/>
  <dc:description/>
  <cp:lastModifiedBy>Bradley Ambrose</cp:lastModifiedBy>
  <cp:revision>4</cp:revision>
  <cp:lastPrinted>2008-05-16T17:30:00Z</cp:lastPrinted>
  <dcterms:created xsi:type="dcterms:W3CDTF">2013-01-22T21:41:00Z</dcterms:created>
  <dcterms:modified xsi:type="dcterms:W3CDTF">2013-01-22T21:43:00Z</dcterms:modified>
</cp:coreProperties>
</file>